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54ECD1" w14:textId="48CCD651" w:rsidR="005906B7" w:rsidRPr="004A495D" w:rsidRDefault="005906B7" w:rsidP="00352E65">
      <w:pPr>
        <w:tabs>
          <w:tab w:val="left" w:pos="851"/>
        </w:tabs>
        <w:ind w:left="-284" w:right="-142"/>
      </w:pPr>
    </w:p>
    <w:p w14:paraId="4F6901C4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297DC50C" w14:textId="77777777" w:rsidR="006A18D6" w:rsidRPr="004A495D" w:rsidRDefault="006A18D6" w:rsidP="006A18D6">
      <w:pPr>
        <w:tabs>
          <w:tab w:val="left" w:pos="851"/>
        </w:tabs>
        <w:ind w:left="-284" w:right="-142"/>
        <w:rPr>
          <w:b/>
          <w:bCs/>
        </w:rPr>
      </w:pPr>
    </w:p>
    <w:p w14:paraId="58FD1687" w14:textId="2512ACC0" w:rsidR="006A18D6" w:rsidRPr="00B02A48" w:rsidRDefault="000F1552" w:rsidP="006A18D6">
      <w:pPr>
        <w:tabs>
          <w:tab w:val="left" w:pos="851"/>
        </w:tabs>
        <w:ind w:left="-284" w:right="-142"/>
        <w:jc w:val="center"/>
        <w:rPr>
          <w:b/>
          <w:bCs/>
          <w:caps/>
          <w:sz w:val="36"/>
          <w:szCs w:val="36"/>
        </w:rPr>
      </w:pPr>
      <w:r>
        <w:rPr>
          <w:b/>
          <w:caps/>
          <w:sz w:val="36"/>
          <w:szCs w:val="36"/>
        </w:rPr>
        <w:t>JURDAIČIŲ</w:t>
      </w:r>
      <w:r w:rsidR="005641BD">
        <w:rPr>
          <w:b/>
          <w:caps/>
          <w:sz w:val="36"/>
          <w:szCs w:val="36"/>
        </w:rPr>
        <w:t xml:space="preserve"> SOCIALIN</w:t>
      </w:r>
      <w:r w:rsidR="00054C40">
        <w:rPr>
          <w:b/>
          <w:caps/>
          <w:sz w:val="36"/>
          <w:szCs w:val="36"/>
        </w:rPr>
        <w:t>ĖS</w:t>
      </w:r>
      <w:r w:rsidR="005641BD">
        <w:rPr>
          <w:b/>
          <w:caps/>
          <w:sz w:val="36"/>
          <w:szCs w:val="36"/>
        </w:rPr>
        <w:t xml:space="preserve"> GLOBOS NAM</w:t>
      </w:r>
      <w:r w:rsidR="008D061B">
        <w:rPr>
          <w:b/>
          <w:caps/>
          <w:sz w:val="36"/>
          <w:szCs w:val="36"/>
        </w:rPr>
        <w:t>AI</w:t>
      </w:r>
    </w:p>
    <w:p w14:paraId="04863297" w14:textId="77777777" w:rsidR="006A18D6" w:rsidRPr="00C02FC3" w:rsidRDefault="006A18D6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2B4F8F31" w14:textId="2430B9C0" w:rsidR="006A18D6" w:rsidRPr="00C02FC3" w:rsidRDefault="006A18D6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7C52D3B0" w14:textId="77777777" w:rsidR="00EC4B02" w:rsidRPr="00C02FC3" w:rsidRDefault="00EC4B02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03B2DEF1" w14:textId="001F806F" w:rsidR="00EC4B02" w:rsidRPr="00C02FC3" w:rsidRDefault="00EC4B02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538ED8FC" w14:textId="616D4E0E" w:rsidR="00EC4B02" w:rsidRPr="00C02FC3" w:rsidRDefault="00EC4B02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3958633A" w14:textId="61DAB775" w:rsidR="00C02FC3" w:rsidRDefault="00C02FC3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1EBCE2AA" w14:textId="77777777" w:rsidR="003036B1" w:rsidRPr="00C02FC3" w:rsidRDefault="003036B1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36407AFE" w14:textId="77777777" w:rsidR="00EC4B02" w:rsidRPr="00C02FC3" w:rsidRDefault="00EC4B02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1BAEEC4E" w14:textId="115BEB25" w:rsidR="00424E6F" w:rsidRDefault="00424E6F" w:rsidP="00912049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202</w:t>
      </w:r>
      <w:r w:rsidR="0007224D">
        <w:rPr>
          <w:b/>
          <w:bCs/>
          <w:sz w:val="36"/>
          <w:szCs w:val="36"/>
        </w:rPr>
        <w:t>6</w:t>
      </w:r>
      <w:r>
        <w:rPr>
          <w:b/>
          <w:bCs/>
          <w:sz w:val="36"/>
          <w:szCs w:val="36"/>
        </w:rPr>
        <w:t xml:space="preserve"> METŲ I </w:t>
      </w:r>
      <w:r w:rsidR="000A4B2D">
        <w:rPr>
          <w:b/>
          <w:bCs/>
          <w:sz w:val="36"/>
          <w:szCs w:val="36"/>
        </w:rPr>
        <w:t>PUSMEČIO</w:t>
      </w:r>
      <w:r w:rsidR="00F20570">
        <w:rPr>
          <w:b/>
          <w:bCs/>
          <w:sz w:val="36"/>
          <w:szCs w:val="36"/>
        </w:rPr>
        <w:t xml:space="preserve"> </w:t>
      </w:r>
      <w:r>
        <w:rPr>
          <w:b/>
          <w:bCs/>
          <w:sz w:val="36"/>
          <w:szCs w:val="36"/>
        </w:rPr>
        <w:t>BIUDŽETO VYKDYMO ATASKAITŲ RINKINYS</w:t>
      </w:r>
    </w:p>
    <w:p w14:paraId="7FF731E2" w14:textId="77777777" w:rsidR="005906B7" w:rsidRPr="00C02FC3" w:rsidRDefault="005906B7" w:rsidP="006A18D6">
      <w:pPr>
        <w:tabs>
          <w:tab w:val="left" w:pos="851"/>
        </w:tabs>
        <w:ind w:left="-284" w:right="-142"/>
        <w:jc w:val="center"/>
        <w:rPr>
          <w:b/>
          <w:bCs/>
          <w:sz w:val="36"/>
          <w:szCs w:val="36"/>
        </w:rPr>
      </w:pPr>
    </w:p>
    <w:p w14:paraId="4941A440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76471139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1F6CC014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2A118939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7DCA0DE5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4B840141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  <w:bookmarkStart w:id="0" w:name="_GoBack"/>
      <w:bookmarkEnd w:id="0"/>
    </w:p>
    <w:p w14:paraId="2230E638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48FCB062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210788BA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39151B57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79C6B54A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5725CC2C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60168A3A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5BC1AF88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3077D3CB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0004CEFE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53859B3F" w14:textId="77777777" w:rsidR="005906B7" w:rsidRPr="004A495D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47A1A9D6" w14:textId="6444E0C8" w:rsidR="005906B7" w:rsidRDefault="005906B7" w:rsidP="00352E65">
      <w:pPr>
        <w:tabs>
          <w:tab w:val="left" w:pos="851"/>
        </w:tabs>
        <w:ind w:left="-284" w:right="-142"/>
        <w:rPr>
          <w:b/>
          <w:bCs/>
        </w:rPr>
      </w:pPr>
    </w:p>
    <w:p w14:paraId="41703917" w14:textId="094AF86E" w:rsidR="00EC4B02" w:rsidRPr="00EC4B02" w:rsidRDefault="00EC4B02" w:rsidP="00EC4B02"/>
    <w:p w14:paraId="1C295BF8" w14:textId="79BA01EC" w:rsidR="00EC4B02" w:rsidRPr="00EC4B02" w:rsidRDefault="00EC4B02" w:rsidP="00EC4B02"/>
    <w:p w14:paraId="6FE8A9DA" w14:textId="4BC8F86C" w:rsidR="00EC4B02" w:rsidRPr="00EC4B02" w:rsidRDefault="00EC4B02" w:rsidP="00EC4B02"/>
    <w:p w14:paraId="77EF142F" w14:textId="29E63DD2" w:rsidR="00EC4B02" w:rsidRPr="00EC4B02" w:rsidRDefault="00EC4B02" w:rsidP="00EC4B02">
      <w:pPr>
        <w:tabs>
          <w:tab w:val="left" w:pos="3120"/>
        </w:tabs>
      </w:pPr>
      <w:r>
        <w:tab/>
      </w:r>
    </w:p>
    <w:sectPr w:rsidR="00EC4B02" w:rsidRPr="00EC4B02" w:rsidSect="00F32D89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59EB7" w14:textId="77777777" w:rsidR="005C4853" w:rsidRDefault="005C4853" w:rsidP="00377C8F">
      <w:r>
        <w:separator/>
      </w:r>
    </w:p>
  </w:endnote>
  <w:endnote w:type="continuationSeparator" w:id="0">
    <w:p w14:paraId="48635D5A" w14:textId="77777777" w:rsidR="005C4853" w:rsidRDefault="005C4853" w:rsidP="00377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FEB9D" w14:textId="3D72245B" w:rsidR="002A6BEE" w:rsidRPr="00EC4B02" w:rsidRDefault="002A6BEE" w:rsidP="002A6BEE">
    <w:pPr>
      <w:pStyle w:val="Antrats"/>
      <w:ind w:left="-142" w:hanging="142"/>
      <w:rPr>
        <w:color w:val="002060"/>
      </w:rPr>
    </w:pPr>
    <w:r w:rsidRPr="00EC4B02">
      <w:t>Parengė Nacionalinis bendrųjų funkcijų centras</w:t>
    </w:r>
  </w:p>
  <w:p w14:paraId="3ECA2534" w14:textId="77777777" w:rsidR="009A33CD" w:rsidRDefault="009A33CD" w:rsidP="00FB7AFE">
    <w:pPr>
      <w:pStyle w:val="Porat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28CDE" w14:textId="77777777" w:rsidR="009A33CD" w:rsidRDefault="009A33CD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</w:p>
  <w:p w14:paraId="2772D746" w14:textId="77777777" w:rsidR="009A33CD" w:rsidRDefault="009A33C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8C0C1" w14:textId="77777777" w:rsidR="005C4853" w:rsidRDefault="005C4853" w:rsidP="00377C8F">
      <w:r>
        <w:separator/>
      </w:r>
    </w:p>
  </w:footnote>
  <w:footnote w:type="continuationSeparator" w:id="0">
    <w:p w14:paraId="7A256FF2" w14:textId="77777777" w:rsidR="005C4853" w:rsidRDefault="005C4853" w:rsidP="00377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78239B" w14:textId="77777777" w:rsidR="009A33CD" w:rsidRDefault="009A33CD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3FAA861" w14:textId="77777777" w:rsidR="009A33CD" w:rsidRDefault="009A33CD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4AA98" w14:textId="77777777" w:rsidR="009A33CD" w:rsidRDefault="009A33CD" w:rsidP="00352E65">
    <w:pPr>
      <w:pStyle w:val="Antrats"/>
      <w:ind w:left="-14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F179A4" w14:textId="77777777" w:rsidR="009A33CD" w:rsidRDefault="009A33CD">
    <w:pPr>
      <w:pStyle w:val="Antrats"/>
      <w:jc w:val="center"/>
      <w:rPr>
        <w:noProof/>
      </w:rPr>
    </w:pPr>
    <w:r>
      <w:rPr>
        <w:noProof/>
      </w:rPr>
      <w:object w:dxaOrig="811" w:dyaOrig="961" w14:anchorId="320988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36.6pt;height:42pt" fillcolor="window">
          <v:imagedata r:id="rId1" o:title=""/>
        </v:shape>
        <o:OLEObject Type="Embed" ProgID="Word.Picture.8" ShapeID="_x0000_i1025" DrawAspect="Content" ObjectID="_1845101339" r:id="rId2"/>
      </w:object>
    </w:r>
  </w:p>
  <w:p w14:paraId="18D45CBA" w14:textId="77777777" w:rsidR="009A33CD" w:rsidRDefault="009A33CD">
    <w:pPr>
      <w:pStyle w:val="Antrats"/>
      <w:jc w:val="center"/>
      <w:rPr>
        <w:sz w:val="20"/>
        <w:szCs w:val="20"/>
      </w:rPr>
    </w:pPr>
  </w:p>
  <w:p w14:paraId="25F5FE60" w14:textId="77777777" w:rsidR="009A33CD" w:rsidRDefault="009A33CD">
    <w:pPr>
      <w:pStyle w:val="Antrats"/>
      <w:jc w:val="center"/>
      <w:rPr>
        <w:b/>
        <w:bCs/>
      </w:rPr>
    </w:pPr>
    <w:r>
      <w:rPr>
        <w:b/>
        <w:bCs/>
      </w:rPr>
      <w:t>LIETUVOS RESPUBLIKOS SVEIKATOS APSAUGOS MINISTERIJA</w:t>
    </w:r>
  </w:p>
  <w:p w14:paraId="692C6231" w14:textId="77777777" w:rsidR="009A33CD" w:rsidRDefault="009A33CD">
    <w:pPr>
      <w:pStyle w:val="Antrats"/>
      <w:jc w:val="center"/>
      <w:rPr>
        <w:sz w:val="16"/>
        <w:szCs w:val="16"/>
      </w:rPr>
    </w:pPr>
  </w:p>
  <w:p w14:paraId="66BFF047" w14:textId="77777777" w:rsidR="009A33CD" w:rsidRDefault="009A33CD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 xml:space="preserve">Valstybės biudžetinė įstaiga, Vilniaus g. 33, LT-01506 </w:t>
    </w:r>
    <w:smartTag w:uri="urn:schemas-tilde-lv/tildestengine" w:element="firmas">
      <w:r>
        <w:rPr>
          <w:sz w:val="18"/>
          <w:szCs w:val="18"/>
        </w:rPr>
        <w:t>Vilnius</w:t>
      </w:r>
    </w:smartTag>
    <w:r>
      <w:rPr>
        <w:sz w:val="18"/>
        <w:szCs w:val="18"/>
      </w:rPr>
      <w:t>, tel. (8 5) 266 1400,</w:t>
    </w:r>
  </w:p>
  <w:p w14:paraId="6C71C502" w14:textId="77777777" w:rsidR="009A33CD" w:rsidRDefault="009A33CD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 xml:space="preserve">faks. (8 5) 266 1402, el. p. </w:t>
    </w:r>
    <w:proofErr w:type="spellStart"/>
    <w:r>
      <w:rPr>
        <w:rStyle w:val="Hipersaitas"/>
        <w:sz w:val="18"/>
        <w:szCs w:val="18"/>
        <w:u w:val="single"/>
      </w:rPr>
      <w:t>ministerija@sam.lt</w:t>
    </w:r>
    <w:proofErr w:type="spellEnd"/>
    <w:r>
      <w:rPr>
        <w:sz w:val="18"/>
        <w:szCs w:val="18"/>
      </w:rPr>
      <w:t xml:space="preserve">, </w:t>
    </w:r>
    <w:hyperlink r:id="rId3" w:history="1">
      <w:r w:rsidRPr="007D183E">
        <w:rPr>
          <w:rStyle w:val="Hipersaitas"/>
          <w:sz w:val="18"/>
          <w:szCs w:val="18"/>
        </w:rPr>
        <w:t>www.sam.lt</w:t>
      </w:r>
    </w:hyperlink>
    <w:r>
      <w:rPr>
        <w:sz w:val="18"/>
        <w:szCs w:val="18"/>
      </w:rPr>
      <w:t>.</w:t>
    </w:r>
  </w:p>
  <w:p w14:paraId="639FC92C" w14:textId="77777777" w:rsidR="009A33CD" w:rsidRDefault="009A33CD">
    <w:pPr>
      <w:pBdr>
        <w:bottom w:val="single" w:sz="6" w:space="2" w:color="auto"/>
      </w:pBdr>
      <w:tabs>
        <w:tab w:val="left" w:pos="1560"/>
        <w:tab w:val="left" w:pos="3686"/>
      </w:tabs>
      <w:spacing w:line="216" w:lineRule="exact"/>
      <w:ind w:left="-284" w:right="-113"/>
      <w:jc w:val="center"/>
      <w:rPr>
        <w:sz w:val="18"/>
        <w:szCs w:val="18"/>
      </w:rPr>
    </w:pPr>
    <w:r>
      <w:rPr>
        <w:sz w:val="18"/>
        <w:szCs w:val="18"/>
      </w:rPr>
      <w:t>Duomenys kaupiami ir saugomi</w:t>
    </w:r>
    <w:r w:rsidRPr="00464B88">
      <w:rPr>
        <w:sz w:val="18"/>
        <w:szCs w:val="18"/>
      </w:rPr>
      <w:t xml:space="preserve"> </w:t>
    </w:r>
    <w:r>
      <w:rPr>
        <w:sz w:val="18"/>
        <w:szCs w:val="18"/>
      </w:rPr>
      <w:t>Juridinių asmenų registre, kodas 188603472</w:t>
    </w:r>
  </w:p>
  <w:p w14:paraId="03F5891C" w14:textId="77777777" w:rsidR="009A33CD" w:rsidRDefault="009A33CD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multilevel"/>
    <w:tmpl w:val="74A420EE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340"/>
        </w:tabs>
        <w:ind w:left="23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4320"/>
        </w:tabs>
        <w:ind w:left="432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6840"/>
        </w:tabs>
        <w:ind w:left="68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cs="Times New Roman"/>
      </w:rPr>
    </w:lvl>
  </w:abstractNum>
  <w:abstractNum w:abstractNumId="1" w15:restartNumberingAfterBreak="0">
    <w:nsid w:val="05C80952"/>
    <w:multiLevelType w:val="hybridMultilevel"/>
    <w:tmpl w:val="F4A03098"/>
    <w:lvl w:ilvl="0" w:tplc="0427000F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97CF3"/>
    <w:multiLevelType w:val="hybridMultilevel"/>
    <w:tmpl w:val="F16C5BF8"/>
    <w:lvl w:ilvl="0" w:tplc="0427000F">
      <w:start w:val="1"/>
      <w:numFmt w:val="decimal"/>
      <w:lvlText w:val="%1."/>
      <w:lvlJc w:val="left"/>
      <w:pPr>
        <w:ind w:left="-143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-71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73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145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217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289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361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4330" w:hanging="180"/>
      </w:pPr>
      <w:rPr>
        <w:rFonts w:cs="Times New Roman"/>
      </w:rPr>
    </w:lvl>
  </w:abstractNum>
  <w:abstractNum w:abstractNumId="3" w15:restartNumberingAfterBreak="0">
    <w:nsid w:val="149B20C2"/>
    <w:multiLevelType w:val="hybridMultilevel"/>
    <w:tmpl w:val="D9FC456E"/>
    <w:lvl w:ilvl="0" w:tplc="FD567FEA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 w15:restartNumberingAfterBreak="0">
    <w:nsid w:val="1AD04AC7"/>
    <w:multiLevelType w:val="hybridMultilevel"/>
    <w:tmpl w:val="F4FADA8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E6129"/>
    <w:multiLevelType w:val="hybridMultilevel"/>
    <w:tmpl w:val="C478DC9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430FA2"/>
    <w:multiLevelType w:val="multilevel"/>
    <w:tmpl w:val="C32054A6"/>
    <w:lvl w:ilvl="0">
      <w:start w:val="1"/>
      <w:numFmt w:val="decimal"/>
      <w:pStyle w:val="Sraassuenkleliais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7" w15:restartNumberingAfterBreak="0">
    <w:nsid w:val="39B6491A"/>
    <w:multiLevelType w:val="multilevel"/>
    <w:tmpl w:val="75BAC248"/>
    <w:lvl w:ilvl="0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/>
        <w:bCs/>
        <w:i w:val="0"/>
        <w:iCs w:val="0"/>
        <w:color w:val="002060"/>
      </w:rPr>
    </w:lvl>
    <w:lvl w:ilvl="1">
      <w:start w:val="4"/>
      <w:numFmt w:val="decimal"/>
      <w:isLgl/>
      <w:lvlText w:val="%1.%2."/>
      <w:lvlJc w:val="left"/>
      <w:pPr>
        <w:ind w:left="3196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cs="Times New Roman" w:hint="default"/>
      </w:rPr>
    </w:lvl>
  </w:abstractNum>
  <w:abstractNum w:abstractNumId="8" w15:restartNumberingAfterBreak="0">
    <w:nsid w:val="3BC375CE"/>
    <w:multiLevelType w:val="hybridMultilevel"/>
    <w:tmpl w:val="7244198E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0C61B46"/>
    <w:multiLevelType w:val="hybridMultilevel"/>
    <w:tmpl w:val="07AEFD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922C96"/>
    <w:multiLevelType w:val="hybridMultilevel"/>
    <w:tmpl w:val="68946780"/>
    <w:lvl w:ilvl="0" w:tplc="0427000F">
      <w:start w:val="1"/>
      <w:numFmt w:val="decimal"/>
      <w:lvlText w:val="%1."/>
      <w:lvlJc w:val="left"/>
      <w:pPr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1" w15:restartNumberingAfterBreak="0">
    <w:nsid w:val="6D8E22E3"/>
    <w:multiLevelType w:val="multilevel"/>
    <w:tmpl w:val="0427001F"/>
    <w:styleLink w:val="111111"/>
    <w:lvl w:ilvl="0">
      <w:start w:val="2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8"/>
  </w:num>
  <w:num w:numId="5">
    <w:abstractNumId w:val="11"/>
  </w:num>
  <w:num w:numId="6">
    <w:abstractNumId w:val="2"/>
  </w:num>
  <w:num w:numId="7">
    <w:abstractNumId w:val="6"/>
  </w:num>
  <w:num w:numId="8">
    <w:abstractNumId w:val="9"/>
  </w:num>
  <w:num w:numId="9">
    <w:abstractNumId w:val="5"/>
  </w:num>
  <w:num w:numId="10">
    <w:abstractNumId w:val="4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embedSystemFonts/>
  <w:proofState w:spelling="clean" w:grammar="clean"/>
  <w:attachedTemplate r:id="rId1"/>
  <w:defaultTabStop w:val="1298"/>
  <w:hyphenationZone w:val="396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0D8"/>
    <w:rsid w:val="000011FE"/>
    <w:rsid w:val="00001221"/>
    <w:rsid w:val="00001C4A"/>
    <w:rsid w:val="00001C6A"/>
    <w:rsid w:val="00003E86"/>
    <w:rsid w:val="00003EEE"/>
    <w:rsid w:val="000046EE"/>
    <w:rsid w:val="00004A39"/>
    <w:rsid w:val="00006030"/>
    <w:rsid w:val="000066E6"/>
    <w:rsid w:val="00006E3E"/>
    <w:rsid w:val="0001013D"/>
    <w:rsid w:val="00010D8C"/>
    <w:rsid w:val="00010E93"/>
    <w:rsid w:val="00011821"/>
    <w:rsid w:val="00013DE6"/>
    <w:rsid w:val="000148A1"/>
    <w:rsid w:val="00014B60"/>
    <w:rsid w:val="00014F78"/>
    <w:rsid w:val="00016205"/>
    <w:rsid w:val="000163DE"/>
    <w:rsid w:val="00016656"/>
    <w:rsid w:val="0001775D"/>
    <w:rsid w:val="00017DD0"/>
    <w:rsid w:val="000209EF"/>
    <w:rsid w:val="000215CE"/>
    <w:rsid w:val="000232F7"/>
    <w:rsid w:val="00023872"/>
    <w:rsid w:val="00024783"/>
    <w:rsid w:val="00024A37"/>
    <w:rsid w:val="000262E6"/>
    <w:rsid w:val="00026760"/>
    <w:rsid w:val="0002679A"/>
    <w:rsid w:val="000271FE"/>
    <w:rsid w:val="0003004F"/>
    <w:rsid w:val="000315D6"/>
    <w:rsid w:val="00032527"/>
    <w:rsid w:val="00033AD3"/>
    <w:rsid w:val="00033D71"/>
    <w:rsid w:val="000347A6"/>
    <w:rsid w:val="00034E06"/>
    <w:rsid w:val="000352FF"/>
    <w:rsid w:val="00036D2F"/>
    <w:rsid w:val="00037229"/>
    <w:rsid w:val="000377E2"/>
    <w:rsid w:val="00037E8D"/>
    <w:rsid w:val="00041399"/>
    <w:rsid w:val="00041C7D"/>
    <w:rsid w:val="00042C2B"/>
    <w:rsid w:val="00044462"/>
    <w:rsid w:val="00044767"/>
    <w:rsid w:val="00044E9C"/>
    <w:rsid w:val="00045A94"/>
    <w:rsid w:val="00045FEF"/>
    <w:rsid w:val="000464D9"/>
    <w:rsid w:val="00046D27"/>
    <w:rsid w:val="00046DB7"/>
    <w:rsid w:val="000501CA"/>
    <w:rsid w:val="000504E3"/>
    <w:rsid w:val="00052C40"/>
    <w:rsid w:val="00052F7F"/>
    <w:rsid w:val="0005322E"/>
    <w:rsid w:val="00053488"/>
    <w:rsid w:val="00053D7B"/>
    <w:rsid w:val="00054556"/>
    <w:rsid w:val="00054C40"/>
    <w:rsid w:val="00055861"/>
    <w:rsid w:val="000560DD"/>
    <w:rsid w:val="00057665"/>
    <w:rsid w:val="0005780E"/>
    <w:rsid w:val="000603C9"/>
    <w:rsid w:val="000607A0"/>
    <w:rsid w:val="00060FF5"/>
    <w:rsid w:val="0006155B"/>
    <w:rsid w:val="0006155C"/>
    <w:rsid w:val="00062EC4"/>
    <w:rsid w:val="00062F41"/>
    <w:rsid w:val="00063460"/>
    <w:rsid w:val="00063948"/>
    <w:rsid w:val="000644B8"/>
    <w:rsid w:val="00064AB1"/>
    <w:rsid w:val="00066109"/>
    <w:rsid w:val="000665B4"/>
    <w:rsid w:val="00066644"/>
    <w:rsid w:val="00066A94"/>
    <w:rsid w:val="00066E74"/>
    <w:rsid w:val="0006798F"/>
    <w:rsid w:val="000706D6"/>
    <w:rsid w:val="00071DF8"/>
    <w:rsid w:val="0007224D"/>
    <w:rsid w:val="000724DF"/>
    <w:rsid w:val="00073075"/>
    <w:rsid w:val="00073477"/>
    <w:rsid w:val="0007413E"/>
    <w:rsid w:val="0007426A"/>
    <w:rsid w:val="0007508C"/>
    <w:rsid w:val="000755B0"/>
    <w:rsid w:val="00076741"/>
    <w:rsid w:val="00080A16"/>
    <w:rsid w:val="000814AE"/>
    <w:rsid w:val="00082526"/>
    <w:rsid w:val="0008261C"/>
    <w:rsid w:val="000840AE"/>
    <w:rsid w:val="0008683F"/>
    <w:rsid w:val="0008701D"/>
    <w:rsid w:val="000870E5"/>
    <w:rsid w:val="000878FC"/>
    <w:rsid w:val="00090234"/>
    <w:rsid w:val="00092C9E"/>
    <w:rsid w:val="00094786"/>
    <w:rsid w:val="00094B41"/>
    <w:rsid w:val="00096B61"/>
    <w:rsid w:val="000A10E1"/>
    <w:rsid w:val="000A4042"/>
    <w:rsid w:val="000A43A7"/>
    <w:rsid w:val="000A4B2D"/>
    <w:rsid w:val="000A65A5"/>
    <w:rsid w:val="000A72D9"/>
    <w:rsid w:val="000A74D8"/>
    <w:rsid w:val="000A78E1"/>
    <w:rsid w:val="000B0044"/>
    <w:rsid w:val="000B0484"/>
    <w:rsid w:val="000B0EF3"/>
    <w:rsid w:val="000B3070"/>
    <w:rsid w:val="000B3770"/>
    <w:rsid w:val="000B38C6"/>
    <w:rsid w:val="000B3C5B"/>
    <w:rsid w:val="000B3DCB"/>
    <w:rsid w:val="000B4690"/>
    <w:rsid w:val="000B63AF"/>
    <w:rsid w:val="000B6793"/>
    <w:rsid w:val="000B6C3D"/>
    <w:rsid w:val="000B6E97"/>
    <w:rsid w:val="000C03CA"/>
    <w:rsid w:val="000C0D3C"/>
    <w:rsid w:val="000C1270"/>
    <w:rsid w:val="000C13AA"/>
    <w:rsid w:val="000C3524"/>
    <w:rsid w:val="000C546F"/>
    <w:rsid w:val="000C582A"/>
    <w:rsid w:val="000C6C91"/>
    <w:rsid w:val="000C6CDE"/>
    <w:rsid w:val="000C73B3"/>
    <w:rsid w:val="000C7BEF"/>
    <w:rsid w:val="000C7D0C"/>
    <w:rsid w:val="000D0269"/>
    <w:rsid w:val="000D09A8"/>
    <w:rsid w:val="000D1FD3"/>
    <w:rsid w:val="000D56C1"/>
    <w:rsid w:val="000D6172"/>
    <w:rsid w:val="000D66DE"/>
    <w:rsid w:val="000D6B6E"/>
    <w:rsid w:val="000D7349"/>
    <w:rsid w:val="000D7C8E"/>
    <w:rsid w:val="000D7DB4"/>
    <w:rsid w:val="000E2B03"/>
    <w:rsid w:val="000E3EBC"/>
    <w:rsid w:val="000E4546"/>
    <w:rsid w:val="000E46C0"/>
    <w:rsid w:val="000E5478"/>
    <w:rsid w:val="000E54F2"/>
    <w:rsid w:val="000E6202"/>
    <w:rsid w:val="000E72C6"/>
    <w:rsid w:val="000E7A78"/>
    <w:rsid w:val="000E7F64"/>
    <w:rsid w:val="000F0F0E"/>
    <w:rsid w:val="000F1552"/>
    <w:rsid w:val="000F1698"/>
    <w:rsid w:val="000F222E"/>
    <w:rsid w:val="000F2A49"/>
    <w:rsid w:val="000F3582"/>
    <w:rsid w:val="000F41BE"/>
    <w:rsid w:val="000F4289"/>
    <w:rsid w:val="000F6B43"/>
    <w:rsid w:val="000F6FC4"/>
    <w:rsid w:val="000F7367"/>
    <w:rsid w:val="000F7D09"/>
    <w:rsid w:val="00100598"/>
    <w:rsid w:val="00104DF3"/>
    <w:rsid w:val="001056E4"/>
    <w:rsid w:val="00106517"/>
    <w:rsid w:val="001072E3"/>
    <w:rsid w:val="00107366"/>
    <w:rsid w:val="00107557"/>
    <w:rsid w:val="00107D18"/>
    <w:rsid w:val="00111F43"/>
    <w:rsid w:val="001129E7"/>
    <w:rsid w:val="00112E77"/>
    <w:rsid w:val="00112FEF"/>
    <w:rsid w:val="00113415"/>
    <w:rsid w:val="00113686"/>
    <w:rsid w:val="001140C2"/>
    <w:rsid w:val="00114344"/>
    <w:rsid w:val="00114A6B"/>
    <w:rsid w:val="00115A86"/>
    <w:rsid w:val="0011699C"/>
    <w:rsid w:val="0011769D"/>
    <w:rsid w:val="00117993"/>
    <w:rsid w:val="0012044C"/>
    <w:rsid w:val="00120C30"/>
    <w:rsid w:val="00121035"/>
    <w:rsid w:val="00122BC0"/>
    <w:rsid w:val="00122F6B"/>
    <w:rsid w:val="0012301A"/>
    <w:rsid w:val="001256F8"/>
    <w:rsid w:val="00125A9D"/>
    <w:rsid w:val="00125D3E"/>
    <w:rsid w:val="00126001"/>
    <w:rsid w:val="00126216"/>
    <w:rsid w:val="00126949"/>
    <w:rsid w:val="00126A2F"/>
    <w:rsid w:val="00126F93"/>
    <w:rsid w:val="001305B5"/>
    <w:rsid w:val="001313CA"/>
    <w:rsid w:val="00133579"/>
    <w:rsid w:val="001346AB"/>
    <w:rsid w:val="0013564C"/>
    <w:rsid w:val="001356BB"/>
    <w:rsid w:val="00135E43"/>
    <w:rsid w:val="00135F69"/>
    <w:rsid w:val="00137279"/>
    <w:rsid w:val="00137CE0"/>
    <w:rsid w:val="00140C81"/>
    <w:rsid w:val="00142B86"/>
    <w:rsid w:val="00143B71"/>
    <w:rsid w:val="001445C2"/>
    <w:rsid w:val="00147006"/>
    <w:rsid w:val="001500D0"/>
    <w:rsid w:val="00150447"/>
    <w:rsid w:val="00150899"/>
    <w:rsid w:val="00152086"/>
    <w:rsid w:val="00152113"/>
    <w:rsid w:val="00152A7D"/>
    <w:rsid w:val="00153381"/>
    <w:rsid w:val="001538A6"/>
    <w:rsid w:val="00153B50"/>
    <w:rsid w:val="00153D84"/>
    <w:rsid w:val="00153F1F"/>
    <w:rsid w:val="00154CB8"/>
    <w:rsid w:val="0015551E"/>
    <w:rsid w:val="0015591A"/>
    <w:rsid w:val="00155A6C"/>
    <w:rsid w:val="00155D88"/>
    <w:rsid w:val="001574C0"/>
    <w:rsid w:val="00157A33"/>
    <w:rsid w:val="00160C94"/>
    <w:rsid w:val="0016255F"/>
    <w:rsid w:val="0016289E"/>
    <w:rsid w:val="00163719"/>
    <w:rsid w:val="0016432C"/>
    <w:rsid w:val="00164DA4"/>
    <w:rsid w:val="00165350"/>
    <w:rsid w:val="001656F8"/>
    <w:rsid w:val="00165E11"/>
    <w:rsid w:val="00166BC8"/>
    <w:rsid w:val="00167732"/>
    <w:rsid w:val="001706D4"/>
    <w:rsid w:val="00171566"/>
    <w:rsid w:val="00171A1B"/>
    <w:rsid w:val="0018003C"/>
    <w:rsid w:val="001803EB"/>
    <w:rsid w:val="00180E1C"/>
    <w:rsid w:val="0018140C"/>
    <w:rsid w:val="001819BD"/>
    <w:rsid w:val="00184193"/>
    <w:rsid w:val="00184A18"/>
    <w:rsid w:val="00185881"/>
    <w:rsid w:val="00186C1E"/>
    <w:rsid w:val="00186E01"/>
    <w:rsid w:val="001877A1"/>
    <w:rsid w:val="001904EA"/>
    <w:rsid w:val="00190A86"/>
    <w:rsid w:val="0019265C"/>
    <w:rsid w:val="001932E0"/>
    <w:rsid w:val="00193EEA"/>
    <w:rsid w:val="0019467F"/>
    <w:rsid w:val="0019650C"/>
    <w:rsid w:val="00196A8C"/>
    <w:rsid w:val="00196F83"/>
    <w:rsid w:val="00197701"/>
    <w:rsid w:val="00197E49"/>
    <w:rsid w:val="001A05B7"/>
    <w:rsid w:val="001A1392"/>
    <w:rsid w:val="001A2275"/>
    <w:rsid w:val="001A265A"/>
    <w:rsid w:val="001A3120"/>
    <w:rsid w:val="001A3323"/>
    <w:rsid w:val="001A332C"/>
    <w:rsid w:val="001A3B39"/>
    <w:rsid w:val="001A62F1"/>
    <w:rsid w:val="001A738E"/>
    <w:rsid w:val="001A7E7D"/>
    <w:rsid w:val="001A7EE2"/>
    <w:rsid w:val="001B0726"/>
    <w:rsid w:val="001B2288"/>
    <w:rsid w:val="001B3277"/>
    <w:rsid w:val="001B35C7"/>
    <w:rsid w:val="001B403A"/>
    <w:rsid w:val="001B446C"/>
    <w:rsid w:val="001B5423"/>
    <w:rsid w:val="001B5514"/>
    <w:rsid w:val="001B6247"/>
    <w:rsid w:val="001B785E"/>
    <w:rsid w:val="001B7FF2"/>
    <w:rsid w:val="001C0AA0"/>
    <w:rsid w:val="001C15DD"/>
    <w:rsid w:val="001C1DE2"/>
    <w:rsid w:val="001C2278"/>
    <w:rsid w:val="001C28EB"/>
    <w:rsid w:val="001C3042"/>
    <w:rsid w:val="001C3DFD"/>
    <w:rsid w:val="001C414E"/>
    <w:rsid w:val="001C4B43"/>
    <w:rsid w:val="001C50F9"/>
    <w:rsid w:val="001C7974"/>
    <w:rsid w:val="001C7985"/>
    <w:rsid w:val="001D0418"/>
    <w:rsid w:val="001D0F21"/>
    <w:rsid w:val="001D2147"/>
    <w:rsid w:val="001D30C7"/>
    <w:rsid w:val="001D31CF"/>
    <w:rsid w:val="001D3DD1"/>
    <w:rsid w:val="001D41B5"/>
    <w:rsid w:val="001D4A79"/>
    <w:rsid w:val="001D5907"/>
    <w:rsid w:val="001D6198"/>
    <w:rsid w:val="001E0F56"/>
    <w:rsid w:val="001E27D3"/>
    <w:rsid w:val="001E37AC"/>
    <w:rsid w:val="001E3E8C"/>
    <w:rsid w:val="001E58BF"/>
    <w:rsid w:val="001E73A3"/>
    <w:rsid w:val="001F06CE"/>
    <w:rsid w:val="001F1495"/>
    <w:rsid w:val="001F184D"/>
    <w:rsid w:val="001F21EE"/>
    <w:rsid w:val="001F256D"/>
    <w:rsid w:val="001F541B"/>
    <w:rsid w:val="001F58CA"/>
    <w:rsid w:val="001F66AB"/>
    <w:rsid w:val="001F7137"/>
    <w:rsid w:val="001F72AF"/>
    <w:rsid w:val="001F7F8E"/>
    <w:rsid w:val="00200B58"/>
    <w:rsid w:val="0020127A"/>
    <w:rsid w:val="002026B4"/>
    <w:rsid w:val="00202A84"/>
    <w:rsid w:val="00203068"/>
    <w:rsid w:val="00203226"/>
    <w:rsid w:val="002035A0"/>
    <w:rsid w:val="00203848"/>
    <w:rsid w:val="00203F41"/>
    <w:rsid w:val="00204B94"/>
    <w:rsid w:val="00204F7F"/>
    <w:rsid w:val="0020534F"/>
    <w:rsid w:val="00205B72"/>
    <w:rsid w:val="00205E40"/>
    <w:rsid w:val="00206F2A"/>
    <w:rsid w:val="00211CC2"/>
    <w:rsid w:val="00212285"/>
    <w:rsid w:val="00213189"/>
    <w:rsid w:val="0021389E"/>
    <w:rsid w:val="00213E92"/>
    <w:rsid w:val="002142FD"/>
    <w:rsid w:val="00215512"/>
    <w:rsid w:val="00215F75"/>
    <w:rsid w:val="00216C0E"/>
    <w:rsid w:val="00216D24"/>
    <w:rsid w:val="00220086"/>
    <w:rsid w:val="00220696"/>
    <w:rsid w:val="00223949"/>
    <w:rsid w:val="00224126"/>
    <w:rsid w:val="00224C92"/>
    <w:rsid w:val="002264C9"/>
    <w:rsid w:val="00230AA6"/>
    <w:rsid w:val="0023137A"/>
    <w:rsid w:val="002321F7"/>
    <w:rsid w:val="002329C4"/>
    <w:rsid w:val="00233538"/>
    <w:rsid w:val="0023391F"/>
    <w:rsid w:val="002339AF"/>
    <w:rsid w:val="00233B01"/>
    <w:rsid w:val="00234618"/>
    <w:rsid w:val="002349F0"/>
    <w:rsid w:val="00235C7C"/>
    <w:rsid w:val="0023799E"/>
    <w:rsid w:val="00237C0D"/>
    <w:rsid w:val="00237CC2"/>
    <w:rsid w:val="0024018E"/>
    <w:rsid w:val="002404D3"/>
    <w:rsid w:val="00241724"/>
    <w:rsid w:val="00241ED7"/>
    <w:rsid w:val="00242BFE"/>
    <w:rsid w:val="00243DDE"/>
    <w:rsid w:val="00245A5C"/>
    <w:rsid w:val="002463DE"/>
    <w:rsid w:val="0024739C"/>
    <w:rsid w:val="00251C5D"/>
    <w:rsid w:val="00253447"/>
    <w:rsid w:val="00253705"/>
    <w:rsid w:val="002549B7"/>
    <w:rsid w:val="00254EEA"/>
    <w:rsid w:val="002567AE"/>
    <w:rsid w:val="00257169"/>
    <w:rsid w:val="002607E4"/>
    <w:rsid w:val="00261BCE"/>
    <w:rsid w:val="00264743"/>
    <w:rsid w:val="00264E55"/>
    <w:rsid w:val="002653DE"/>
    <w:rsid w:val="002668A3"/>
    <w:rsid w:val="002679EF"/>
    <w:rsid w:val="00270680"/>
    <w:rsid w:val="00270EDE"/>
    <w:rsid w:val="002711EA"/>
    <w:rsid w:val="002714BF"/>
    <w:rsid w:val="00271700"/>
    <w:rsid w:val="00271B49"/>
    <w:rsid w:val="0027214F"/>
    <w:rsid w:val="002721EB"/>
    <w:rsid w:val="00274086"/>
    <w:rsid w:val="00274106"/>
    <w:rsid w:val="00274DD0"/>
    <w:rsid w:val="002759A4"/>
    <w:rsid w:val="00276B00"/>
    <w:rsid w:val="00276BEF"/>
    <w:rsid w:val="00276D1E"/>
    <w:rsid w:val="00281628"/>
    <w:rsid w:val="00282371"/>
    <w:rsid w:val="002825A9"/>
    <w:rsid w:val="002837AA"/>
    <w:rsid w:val="00283A12"/>
    <w:rsid w:val="00283B2B"/>
    <w:rsid w:val="00284583"/>
    <w:rsid w:val="0028490A"/>
    <w:rsid w:val="00286661"/>
    <w:rsid w:val="0028770A"/>
    <w:rsid w:val="0029008F"/>
    <w:rsid w:val="00290C85"/>
    <w:rsid w:val="00290D2C"/>
    <w:rsid w:val="00290D42"/>
    <w:rsid w:val="00291687"/>
    <w:rsid w:val="00291C18"/>
    <w:rsid w:val="002950F4"/>
    <w:rsid w:val="00295189"/>
    <w:rsid w:val="00295283"/>
    <w:rsid w:val="002964F8"/>
    <w:rsid w:val="00296AC8"/>
    <w:rsid w:val="00296F85"/>
    <w:rsid w:val="00297E00"/>
    <w:rsid w:val="002A0691"/>
    <w:rsid w:val="002A0B26"/>
    <w:rsid w:val="002A26D5"/>
    <w:rsid w:val="002A2A11"/>
    <w:rsid w:val="002A3079"/>
    <w:rsid w:val="002A4D9A"/>
    <w:rsid w:val="002A63EA"/>
    <w:rsid w:val="002A6820"/>
    <w:rsid w:val="002A6BEE"/>
    <w:rsid w:val="002A73FC"/>
    <w:rsid w:val="002A798B"/>
    <w:rsid w:val="002A7A0F"/>
    <w:rsid w:val="002B0131"/>
    <w:rsid w:val="002B1798"/>
    <w:rsid w:val="002B1DF3"/>
    <w:rsid w:val="002B2431"/>
    <w:rsid w:val="002B3146"/>
    <w:rsid w:val="002B3557"/>
    <w:rsid w:val="002B43C9"/>
    <w:rsid w:val="002B4787"/>
    <w:rsid w:val="002B5216"/>
    <w:rsid w:val="002B557D"/>
    <w:rsid w:val="002B5D8A"/>
    <w:rsid w:val="002B61C5"/>
    <w:rsid w:val="002B6976"/>
    <w:rsid w:val="002B712C"/>
    <w:rsid w:val="002C0A76"/>
    <w:rsid w:val="002C23B6"/>
    <w:rsid w:val="002C306B"/>
    <w:rsid w:val="002C30D6"/>
    <w:rsid w:val="002C322C"/>
    <w:rsid w:val="002C3905"/>
    <w:rsid w:val="002C4517"/>
    <w:rsid w:val="002C5085"/>
    <w:rsid w:val="002C51C0"/>
    <w:rsid w:val="002C77D7"/>
    <w:rsid w:val="002C7B5D"/>
    <w:rsid w:val="002D0AE3"/>
    <w:rsid w:val="002D1289"/>
    <w:rsid w:val="002D16C6"/>
    <w:rsid w:val="002D40DC"/>
    <w:rsid w:val="002D426A"/>
    <w:rsid w:val="002D47F4"/>
    <w:rsid w:val="002D5538"/>
    <w:rsid w:val="002D5B76"/>
    <w:rsid w:val="002D66B8"/>
    <w:rsid w:val="002D6704"/>
    <w:rsid w:val="002D7E50"/>
    <w:rsid w:val="002E0A50"/>
    <w:rsid w:val="002E0EAA"/>
    <w:rsid w:val="002E1225"/>
    <w:rsid w:val="002E1446"/>
    <w:rsid w:val="002E14C9"/>
    <w:rsid w:val="002E21D4"/>
    <w:rsid w:val="002E21ED"/>
    <w:rsid w:val="002E5247"/>
    <w:rsid w:val="002E53A3"/>
    <w:rsid w:val="002E5C10"/>
    <w:rsid w:val="002E6B70"/>
    <w:rsid w:val="002E7CEA"/>
    <w:rsid w:val="002F008F"/>
    <w:rsid w:val="002F1256"/>
    <w:rsid w:val="002F3A34"/>
    <w:rsid w:val="002F47C9"/>
    <w:rsid w:val="00300413"/>
    <w:rsid w:val="003013CC"/>
    <w:rsid w:val="00301772"/>
    <w:rsid w:val="003020E7"/>
    <w:rsid w:val="0030289B"/>
    <w:rsid w:val="003036B1"/>
    <w:rsid w:val="00304F01"/>
    <w:rsid w:val="0030562D"/>
    <w:rsid w:val="00305CB8"/>
    <w:rsid w:val="00305F30"/>
    <w:rsid w:val="00307135"/>
    <w:rsid w:val="0031148B"/>
    <w:rsid w:val="003114DC"/>
    <w:rsid w:val="00311FA2"/>
    <w:rsid w:val="00312201"/>
    <w:rsid w:val="003131D4"/>
    <w:rsid w:val="00313279"/>
    <w:rsid w:val="00313631"/>
    <w:rsid w:val="0031374E"/>
    <w:rsid w:val="00314627"/>
    <w:rsid w:val="00314AB4"/>
    <w:rsid w:val="003155C2"/>
    <w:rsid w:val="00315B64"/>
    <w:rsid w:val="003168C9"/>
    <w:rsid w:val="003169D0"/>
    <w:rsid w:val="00316FB8"/>
    <w:rsid w:val="0031770E"/>
    <w:rsid w:val="00317B51"/>
    <w:rsid w:val="0032016C"/>
    <w:rsid w:val="003205F0"/>
    <w:rsid w:val="00320BED"/>
    <w:rsid w:val="003211B6"/>
    <w:rsid w:val="00321D5A"/>
    <w:rsid w:val="00322101"/>
    <w:rsid w:val="00322C99"/>
    <w:rsid w:val="003250AB"/>
    <w:rsid w:val="00325BBB"/>
    <w:rsid w:val="00325CDB"/>
    <w:rsid w:val="00325D0B"/>
    <w:rsid w:val="003269D8"/>
    <w:rsid w:val="00327ADE"/>
    <w:rsid w:val="00332F8C"/>
    <w:rsid w:val="00334001"/>
    <w:rsid w:val="003343B7"/>
    <w:rsid w:val="003350A3"/>
    <w:rsid w:val="0033550B"/>
    <w:rsid w:val="00335600"/>
    <w:rsid w:val="0033666F"/>
    <w:rsid w:val="00336D1C"/>
    <w:rsid w:val="00336F47"/>
    <w:rsid w:val="00337BFA"/>
    <w:rsid w:val="003401CB"/>
    <w:rsid w:val="00340EFC"/>
    <w:rsid w:val="00341B90"/>
    <w:rsid w:val="003424FF"/>
    <w:rsid w:val="00343EF4"/>
    <w:rsid w:val="00346101"/>
    <w:rsid w:val="00346E28"/>
    <w:rsid w:val="003502E7"/>
    <w:rsid w:val="00350D45"/>
    <w:rsid w:val="003510CE"/>
    <w:rsid w:val="00351367"/>
    <w:rsid w:val="00351605"/>
    <w:rsid w:val="00352E65"/>
    <w:rsid w:val="0035319B"/>
    <w:rsid w:val="00353F15"/>
    <w:rsid w:val="00354965"/>
    <w:rsid w:val="00354E66"/>
    <w:rsid w:val="0035535B"/>
    <w:rsid w:val="00356D3A"/>
    <w:rsid w:val="00357268"/>
    <w:rsid w:val="00357F2F"/>
    <w:rsid w:val="00361D0B"/>
    <w:rsid w:val="00361ED2"/>
    <w:rsid w:val="00362A80"/>
    <w:rsid w:val="003641D6"/>
    <w:rsid w:val="00366071"/>
    <w:rsid w:val="0036647D"/>
    <w:rsid w:val="00366D9C"/>
    <w:rsid w:val="00370FB1"/>
    <w:rsid w:val="003714CE"/>
    <w:rsid w:val="0037183B"/>
    <w:rsid w:val="00371A62"/>
    <w:rsid w:val="003724C0"/>
    <w:rsid w:val="0037250F"/>
    <w:rsid w:val="003725C6"/>
    <w:rsid w:val="00372A78"/>
    <w:rsid w:val="003739C4"/>
    <w:rsid w:val="00374EE7"/>
    <w:rsid w:val="0037596F"/>
    <w:rsid w:val="003759A8"/>
    <w:rsid w:val="00377C8F"/>
    <w:rsid w:val="00380B50"/>
    <w:rsid w:val="003818AE"/>
    <w:rsid w:val="00381904"/>
    <w:rsid w:val="00382D94"/>
    <w:rsid w:val="003844A3"/>
    <w:rsid w:val="0038466D"/>
    <w:rsid w:val="00385427"/>
    <w:rsid w:val="00385637"/>
    <w:rsid w:val="00385FBC"/>
    <w:rsid w:val="003871FD"/>
    <w:rsid w:val="00387BA0"/>
    <w:rsid w:val="00387DC7"/>
    <w:rsid w:val="00390CBE"/>
    <w:rsid w:val="00390D23"/>
    <w:rsid w:val="00391147"/>
    <w:rsid w:val="0039126B"/>
    <w:rsid w:val="00391B50"/>
    <w:rsid w:val="0039220D"/>
    <w:rsid w:val="0039227B"/>
    <w:rsid w:val="00392A3A"/>
    <w:rsid w:val="00393106"/>
    <w:rsid w:val="00394C9A"/>
    <w:rsid w:val="00394F87"/>
    <w:rsid w:val="00396AC4"/>
    <w:rsid w:val="00397591"/>
    <w:rsid w:val="003977A2"/>
    <w:rsid w:val="003A0DB5"/>
    <w:rsid w:val="003A0F5D"/>
    <w:rsid w:val="003A2C4E"/>
    <w:rsid w:val="003A3E02"/>
    <w:rsid w:val="003A61A9"/>
    <w:rsid w:val="003A6339"/>
    <w:rsid w:val="003B044C"/>
    <w:rsid w:val="003B0EB5"/>
    <w:rsid w:val="003B1AA1"/>
    <w:rsid w:val="003B3B65"/>
    <w:rsid w:val="003B5E36"/>
    <w:rsid w:val="003B5E59"/>
    <w:rsid w:val="003B799D"/>
    <w:rsid w:val="003B7E0B"/>
    <w:rsid w:val="003C0730"/>
    <w:rsid w:val="003C07C1"/>
    <w:rsid w:val="003C0F89"/>
    <w:rsid w:val="003C2E1C"/>
    <w:rsid w:val="003C375A"/>
    <w:rsid w:val="003C3822"/>
    <w:rsid w:val="003C40DC"/>
    <w:rsid w:val="003C4427"/>
    <w:rsid w:val="003C549B"/>
    <w:rsid w:val="003C5553"/>
    <w:rsid w:val="003C69F1"/>
    <w:rsid w:val="003C6F42"/>
    <w:rsid w:val="003C7719"/>
    <w:rsid w:val="003D0089"/>
    <w:rsid w:val="003D0111"/>
    <w:rsid w:val="003D0840"/>
    <w:rsid w:val="003D178E"/>
    <w:rsid w:val="003D2A46"/>
    <w:rsid w:val="003D2F85"/>
    <w:rsid w:val="003D3E05"/>
    <w:rsid w:val="003D3E06"/>
    <w:rsid w:val="003D4648"/>
    <w:rsid w:val="003D760F"/>
    <w:rsid w:val="003D76E7"/>
    <w:rsid w:val="003D79A7"/>
    <w:rsid w:val="003E1247"/>
    <w:rsid w:val="003E5117"/>
    <w:rsid w:val="003E5B5E"/>
    <w:rsid w:val="003E6895"/>
    <w:rsid w:val="003E6A94"/>
    <w:rsid w:val="003E7017"/>
    <w:rsid w:val="003E7DB9"/>
    <w:rsid w:val="003F25E6"/>
    <w:rsid w:val="003F358D"/>
    <w:rsid w:val="003F35C4"/>
    <w:rsid w:val="003F487C"/>
    <w:rsid w:val="003F7493"/>
    <w:rsid w:val="003F7F57"/>
    <w:rsid w:val="00400658"/>
    <w:rsid w:val="00401598"/>
    <w:rsid w:val="00402129"/>
    <w:rsid w:val="00403480"/>
    <w:rsid w:val="00403D4F"/>
    <w:rsid w:val="0040551A"/>
    <w:rsid w:val="004109F7"/>
    <w:rsid w:val="00411277"/>
    <w:rsid w:val="00412074"/>
    <w:rsid w:val="004129F1"/>
    <w:rsid w:val="00413B65"/>
    <w:rsid w:val="004147F4"/>
    <w:rsid w:val="004159EC"/>
    <w:rsid w:val="00415FE1"/>
    <w:rsid w:val="00416BFE"/>
    <w:rsid w:val="00420017"/>
    <w:rsid w:val="004211A3"/>
    <w:rsid w:val="00422DC8"/>
    <w:rsid w:val="00423AC9"/>
    <w:rsid w:val="0042469B"/>
    <w:rsid w:val="00424E6F"/>
    <w:rsid w:val="00425E03"/>
    <w:rsid w:val="00427013"/>
    <w:rsid w:val="0042733B"/>
    <w:rsid w:val="00431EA8"/>
    <w:rsid w:val="00433894"/>
    <w:rsid w:val="00433DCC"/>
    <w:rsid w:val="00434A9C"/>
    <w:rsid w:val="004350AF"/>
    <w:rsid w:val="0043529D"/>
    <w:rsid w:val="00435CE1"/>
    <w:rsid w:val="004364D4"/>
    <w:rsid w:val="00436FF5"/>
    <w:rsid w:val="00437969"/>
    <w:rsid w:val="00440BA0"/>
    <w:rsid w:val="0044202F"/>
    <w:rsid w:val="004440A0"/>
    <w:rsid w:val="004444EA"/>
    <w:rsid w:val="00444988"/>
    <w:rsid w:val="00445E94"/>
    <w:rsid w:val="00446070"/>
    <w:rsid w:val="00446950"/>
    <w:rsid w:val="00446FD3"/>
    <w:rsid w:val="004502D1"/>
    <w:rsid w:val="0045042B"/>
    <w:rsid w:val="004508D2"/>
    <w:rsid w:val="0045133B"/>
    <w:rsid w:val="00452128"/>
    <w:rsid w:val="00452F2B"/>
    <w:rsid w:val="00453032"/>
    <w:rsid w:val="00453CF9"/>
    <w:rsid w:val="00456A7F"/>
    <w:rsid w:val="00460763"/>
    <w:rsid w:val="00461022"/>
    <w:rsid w:val="00462061"/>
    <w:rsid w:val="0046243C"/>
    <w:rsid w:val="0046392A"/>
    <w:rsid w:val="00463ABE"/>
    <w:rsid w:val="00463DAB"/>
    <w:rsid w:val="00464097"/>
    <w:rsid w:val="00464B88"/>
    <w:rsid w:val="00464C9D"/>
    <w:rsid w:val="00464EC7"/>
    <w:rsid w:val="004672A0"/>
    <w:rsid w:val="00470480"/>
    <w:rsid w:val="0047066C"/>
    <w:rsid w:val="00470FB2"/>
    <w:rsid w:val="004725F5"/>
    <w:rsid w:val="004728C9"/>
    <w:rsid w:val="00473537"/>
    <w:rsid w:val="0047378C"/>
    <w:rsid w:val="00475C6D"/>
    <w:rsid w:val="004772C9"/>
    <w:rsid w:val="00477E14"/>
    <w:rsid w:val="00480524"/>
    <w:rsid w:val="004807DC"/>
    <w:rsid w:val="00480FFA"/>
    <w:rsid w:val="00481709"/>
    <w:rsid w:val="00481EFB"/>
    <w:rsid w:val="004820EC"/>
    <w:rsid w:val="00484E57"/>
    <w:rsid w:val="004863E4"/>
    <w:rsid w:val="00486E5E"/>
    <w:rsid w:val="0048718C"/>
    <w:rsid w:val="004876FB"/>
    <w:rsid w:val="00487740"/>
    <w:rsid w:val="0049072D"/>
    <w:rsid w:val="00490C4C"/>
    <w:rsid w:val="00490E12"/>
    <w:rsid w:val="00490FB3"/>
    <w:rsid w:val="00491415"/>
    <w:rsid w:val="004931BB"/>
    <w:rsid w:val="0049387D"/>
    <w:rsid w:val="00496855"/>
    <w:rsid w:val="00496D47"/>
    <w:rsid w:val="004A017B"/>
    <w:rsid w:val="004A0B06"/>
    <w:rsid w:val="004A1AA7"/>
    <w:rsid w:val="004A2E03"/>
    <w:rsid w:val="004A4039"/>
    <w:rsid w:val="004A495D"/>
    <w:rsid w:val="004A7C9D"/>
    <w:rsid w:val="004B1E62"/>
    <w:rsid w:val="004B1E72"/>
    <w:rsid w:val="004B28ED"/>
    <w:rsid w:val="004B3523"/>
    <w:rsid w:val="004B39D5"/>
    <w:rsid w:val="004B53EA"/>
    <w:rsid w:val="004B5C24"/>
    <w:rsid w:val="004B6F4C"/>
    <w:rsid w:val="004C0A90"/>
    <w:rsid w:val="004C0FA2"/>
    <w:rsid w:val="004C1184"/>
    <w:rsid w:val="004C135C"/>
    <w:rsid w:val="004C137B"/>
    <w:rsid w:val="004C1E09"/>
    <w:rsid w:val="004C2B63"/>
    <w:rsid w:val="004C4641"/>
    <w:rsid w:val="004C5386"/>
    <w:rsid w:val="004C6A33"/>
    <w:rsid w:val="004C6B3D"/>
    <w:rsid w:val="004C7723"/>
    <w:rsid w:val="004C78F0"/>
    <w:rsid w:val="004D0904"/>
    <w:rsid w:val="004D1213"/>
    <w:rsid w:val="004D1850"/>
    <w:rsid w:val="004D1C27"/>
    <w:rsid w:val="004D21B2"/>
    <w:rsid w:val="004D2256"/>
    <w:rsid w:val="004D2BF2"/>
    <w:rsid w:val="004D3E5D"/>
    <w:rsid w:val="004D67C3"/>
    <w:rsid w:val="004D6FA2"/>
    <w:rsid w:val="004D750F"/>
    <w:rsid w:val="004D7A00"/>
    <w:rsid w:val="004D7E20"/>
    <w:rsid w:val="004E184D"/>
    <w:rsid w:val="004E1A3C"/>
    <w:rsid w:val="004E1A5A"/>
    <w:rsid w:val="004E1A80"/>
    <w:rsid w:val="004E1E5B"/>
    <w:rsid w:val="004E4826"/>
    <w:rsid w:val="004E4EF1"/>
    <w:rsid w:val="004E55C8"/>
    <w:rsid w:val="004E65EA"/>
    <w:rsid w:val="004E7E0A"/>
    <w:rsid w:val="004F05F7"/>
    <w:rsid w:val="004F078A"/>
    <w:rsid w:val="004F122A"/>
    <w:rsid w:val="004F217F"/>
    <w:rsid w:val="004F25F3"/>
    <w:rsid w:val="004F2F33"/>
    <w:rsid w:val="004F3A35"/>
    <w:rsid w:val="004F3EA0"/>
    <w:rsid w:val="004F4AF2"/>
    <w:rsid w:val="004F7D25"/>
    <w:rsid w:val="005009C2"/>
    <w:rsid w:val="00501232"/>
    <w:rsid w:val="0050183C"/>
    <w:rsid w:val="00501B51"/>
    <w:rsid w:val="00501C94"/>
    <w:rsid w:val="00501CAD"/>
    <w:rsid w:val="0050259A"/>
    <w:rsid w:val="0050350F"/>
    <w:rsid w:val="00503EE8"/>
    <w:rsid w:val="005071FC"/>
    <w:rsid w:val="005101BF"/>
    <w:rsid w:val="00510418"/>
    <w:rsid w:val="0051194E"/>
    <w:rsid w:val="00511F8C"/>
    <w:rsid w:val="00512465"/>
    <w:rsid w:val="00514721"/>
    <w:rsid w:val="00514834"/>
    <w:rsid w:val="00514EF0"/>
    <w:rsid w:val="005154CB"/>
    <w:rsid w:val="00516535"/>
    <w:rsid w:val="005165F4"/>
    <w:rsid w:val="0051724A"/>
    <w:rsid w:val="00517C07"/>
    <w:rsid w:val="005200C2"/>
    <w:rsid w:val="00520A5D"/>
    <w:rsid w:val="005216EF"/>
    <w:rsid w:val="00522F04"/>
    <w:rsid w:val="0052373E"/>
    <w:rsid w:val="00523B6F"/>
    <w:rsid w:val="0052405C"/>
    <w:rsid w:val="00524388"/>
    <w:rsid w:val="005245B7"/>
    <w:rsid w:val="0052507F"/>
    <w:rsid w:val="00525939"/>
    <w:rsid w:val="0052663E"/>
    <w:rsid w:val="00527818"/>
    <w:rsid w:val="00527E20"/>
    <w:rsid w:val="005308B0"/>
    <w:rsid w:val="00530E53"/>
    <w:rsid w:val="00531353"/>
    <w:rsid w:val="00532879"/>
    <w:rsid w:val="00532C7E"/>
    <w:rsid w:val="005347E6"/>
    <w:rsid w:val="005359EF"/>
    <w:rsid w:val="005363EE"/>
    <w:rsid w:val="00537EC6"/>
    <w:rsid w:val="005404F8"/>
    <w:rsid w:val="005418A9"/>
    <w:rsid w:val="00541D5F"/>
    <w:rsid w:val="00542EDC"/>
    <w:rsid w:val="005433E4"/>
    <w:rsid w:val="00543FB1"/>
    <w:rsid w:val="00544D39"/>
    <w:rsid w:val="0054568C"/>
    <w:rsid w:val="00546FD9"/>
    <w:rsid w:val="00547378"/>
    <w:rsid w:val="00547860"/>
    <w:rsid w:val="00547A96"/>
    <w:rsid w:val="00547FC2"/>
    <w:rsid w:val="00551054"/>
    <w:rsid w:val="005525BE"/>
    <w:rsid w:val="00552772"/>
    <w:rsid w:val="005536F4"/>
    <w:rsid w:val="005544E0"/>
    <w:rsid w:val="0055508F"/>
    <w:rsid w:val="00555877"/>
    <w:rsid w:val="00555DCB"/>
    <w:rsid w:val="00556BE3"/>
    <w:rsid w:val="005570EB"/>
    <w:rsid w:val="005612AE"/>
    <w:rsid w:val="0056130D"/>
    <w:rsid w:val="00561421"/>
    <w:rsid w:val="0056254B"/>
    <w:rsid w:val="005641BD"/>
    <w:rsid w:val="0056429D"/>
    <w:rsid w:val="0056544F"/>
    <w:rsid w:val="005661B6"/>
    <w:rsid w:val="005663C9"/>
    <w:rsid w:val="005666D7"/>
    <w:rsid w:val="005669EC"/>
    <w:rsid w:val="0056748C"/>
    <w:rsid w:val="00567CCF"/>
    <w:rsid w:val="005710C4"/>
    <w:rsid w:val="0057187C"/>
    <w:rsid w:val="00571A82"/>
    <w:rsid w:val="00571C51"/>
    <w:rsid w:val="00572CD9"/>
    <w:rsid w:val="0057318E"/>
    <w:rsid w:val="00573A44"/>
    <w:rsid w:val="00574341"/>
    <w:rsid w:val="00576487"/>
    <w:rsid w:val="00576A54"/>
    <w:rsid w:val="00576C89"/>
    <w:rsid w:val="00576CCA"/>
    <w:rsid w:val="00577743"/>
    <w:rsid w:val="00577A65"/>
    <w:rsid w:val="005802FA"/>
    <w:rsid w:val="0058145A"/>
    <w:rsid w:val="005816B2"/>
    <w:rsid w:val="00581FC9"/>
    <w:rsid w:val="005828FE"/>
    <w:rsid w:val="00582978"/>
    <w:rsid w:val="00585681"/>
    <w:rsid w:val="00586103"/>
    <w:rsid w:val="00586DAC"/>
    <w:rsid w:val="0059050D"/>
    <w:rsid w:val="005906B7"/>
    <w:rsid w:val="00590918"/>
    <w:rsid w:val="00590ED1"/>
    <w:rsid w:val="0059167E"/>
    <w:rsid w:val="005934EE"/>
    <w:rsid w:val="0059429C"/>
    <w:rsid w:val="00594D4F"/>
    <w:rsid w:val="00594EAE"/>
    <w:rsid w:val="00596CE8"/>
    <w:rsid w:val="005A08EB"/>
    <w:rsid w:val="005A1A5A"/>
    <w:rsid w:val="005A279E"/>
    <w:rsid w:val="005A37E5"/>
    <w:rsid w:val="005A4725"/>
    <w:rsid w:val="005A6C00"/>
    <w:rsid w:val="005A7208"/>
    <w:rsid w:val="005A79B3"/>
    <w:rsid w:val="005B007E"/>
    <w:rsid w:val="005B0611"/>
    <w:rsid w:val="005B15EF"/>
    <w:rsid w:val="005B19D8"/>
    <w:rsid w:val="005B24ED"/>
    <w:rsid w:val="005B2E65"/>
    <w:rsid w:val="005B3074"/>
    <w:rsid w:val="005B32E6"/>
    <w:rsid w:val="005B3435"/>
    <w:rsid w:val="005B3692"/>
    <w:rsid w:val="005B376F"/>
    <w:rsid w:val="005B3BA4"/>
    <w:rsid w:val="005B409D"/>
    <w:rsid w:val="005B551D"/>
    <w:rsid w:val="005B5A59"/>
    <w:rsid w:val="005B6B21"/>
    <w:rsid w:val="005B6BA4"/>
    <w:rsid w:val="005B7810"/>
    <w:rsid w:val="005B7CC7"/>
    <w:rsid w:val="005C02D1"/>
    <w:rsid w:val="005C1C64"/>
    <w:rsid w:val="005C3A7B"/>
    <w:rsid w:val="005C3AD0"/>
    <w:rsid w:val="005C415E"/>
    <w:rsid w:val="005C41A9"/>
    <w:rsid w:val="005C4853"/>
    <w:rsid w:val="005C4EB5"/>
    <w:rsid w:val="005C4F02"/>
    <w:rsid w:val="005C5646"/>
    <w:rsid w:val="005C678F"/>
    <w:rsid w:val="005C7FDC"/>
    <w:rsid w:val="005D159C"/>
    <w:rsid w:val="005D1C56"/>
    <w:rsid w:val="005D26DE"/>
    <w:rsid w:val="005D3876"/>
    <w:rsid w:val="005D3A72"/>
    <w:rsid w:val="005D45FE"/>
    <w:rsid w:val="005D4751"/>
    <w:rsid w:val="005D5A23"/>
    <w:rsid w:val="005D5C60"/>
    <w:rsid w:val="005D617C"/>
    <w:rsid w:val="005D6347"/>
    <w:rsid w:val="005D6979"/>
    <w:rsid w:val="005D69D1"/>
    <w:rsid w:val="005E10FA"/>
    <w:rsid w:val="005E17B6"/>
    <w:rsid w:val="005E2128"/>
    <w:rsid w:val="005E260F"/>
    <w:rsid w:val="005E298B"/>
    <w:rsid w:val="005E2B8E"/>
    <w:rsid w:val="005E3F55"/>
    <w:rsid w:val="005E42BF"/>
    <w:rsid w:val="005E45E3"/>
    <w:rsid w:val="005E52F4"/>
    <w:rsid w:val="005E621B"/>
    <w:rsid w:val="005E64D2"/>
    <w:rsid w:val="005E72E2"/>
    <w:rsid w:val="005F0D2E"/>
    <w:rsid w:val="005F2E43"/>
    <w:rsid w:val="005F3C89"/>
    <w:rsid w:val="005F3D2E"/>
    <w:rsid w:val="005F4417"/>
    <w:rsid w:val="005F5161"/>
    <w:rsid w:val="005F5E4F"/>
    <w:rsid w:val="005F670E"/>
    <w:rsid w:val="006009D6"/>
    <w:rsid w:val="00600CCA"/>
    <w:rsid w:val="00602E7F"/>
    <w:rsid w:val="0060379F"/>
    <w:rsid w:val="006041BA"/>
    <w:rsid w:val="0060438C"/>
    <w:rsid w:val="00604885"/>
    <w:rsid w:val="00605950"/>
    <w:rsid w:val="00606067"/>
    <w:rsid w:val="00607C3C"/>
    <w:rsid w:val="00611059"/>
    <w:rsid w:val="00611BF9"/>
    <w:rsid w:val="00612C7B"/>
    <w:rsid w:val="00613478"/>
    <w:rsid w:val="0061387C"/>
    <w:rsid w:val="006141C7"/>
    <w:rsid w:val="00615A45"/>
    <w:rsid w:val="00615CA7"/>
    <w:rsid w:val="00617533"/>
    <w:rsid w:val="006204AE"/>
    <w:rsid w:val="006204CF"/>
    <w:rsid w:val="00620618"/>
    <w:rsid w:val="006215BB"/>
    <w:rsid w:val="006216CA"/>
    <w:rsid w:val="00621D1D"/>
    <w:rsid w:val="00621E4B"/>
    <w:rsid w:val="00622F7A"/>
    <w:rsid w:val="00624BE7"/>
    <w:rsid w:val="00625AC5"/>
    <w:rsid w:val="00625CBA"/>
    <w:rsid w:val="00625DA0"/>
    <w:rsid w:val="0062749D"/>
    <w:rsid w:val="0062777D"/>
    <w:rsid w:val="00627A41"/>
    <w:rsid w:val="00627A7D"/>
    <w:rsid w:val="00627FE7"/>
    <w:rsid w:val="00630283"/>
    <w:rsid w:val="006313B7"/>
    <w:rsid w:val="006332A1"/>
    <w:rsid w:val="00633368"/>
    <w:rsid w:val="00633DF8"/>
    <w:rsid w:val="00636FAD"/>
    <w:rsid w:val="006401C9"/>
    <w:rsid w:val="006403B6"/>
    <w:rsid w:val="00640B81"/>
    <w:rsid w:val="0064114C"/>
    <w:rsid w:val="00641D45"/>
    <w:rsid w:val="00641FA4"/>
    <w:rsid w:val="00642081"/>
    <w:rsid w:val="00642272"/>
    <w:rsid w:val="006435DD"/>
    <w:rsid w:val="006445C6"/>
    <w:rsid w:val="00646BBE"/>
    <w:rsid w:val="00647F71"/>
    <w:rsid w:val="00652308"/>
    <w:rsid w:val="0065289E"/>
    <w:rsid w:val="00652A92"/>
    <w:rsid w:val="00652DA0"/>
    <w:rsid w:val="00653324"/>
    <w:rsid w:val="006548B6"/>
    <w:rsid w:val="00654ABC"/>
    <w:rsid w:val="00657EAC"/>
    <w:rsid w:val="006623BC"/>
    <w:rsid w:val="00662BBC"/>
    <w:rsid w:val="006633DB"/>
    <w:rsid w:val="006638EE"/>
    <w:rsid w:val="00665AAC"/>
    <w:rsid w:val="0066629B"/>
    <w:rsid w:val="00666B91"/>
    <w:rsid w:val="00666C9A"/>
    <w:rsid w:val="0066796C"/>
    <w:rsid w:val="006702A8"/>
    <w:rsid w:val="00673C9B"/>
    <w:rsid w:val="00673DCC"/>
    <w:rsid w:val="006744D2"/>
    <w:rsid w:val="00674629"/>
    <w:rsid w:val="00675D29"/>
    <w:rsid w:val="00675DCC"/>
    <w:rsid w:val="006801CE"/>
    <w:rsid w:val="0068039F"/>
    <w:rsid w:val="006808CC"/>
    <w:rsid w:val="00682E80"/>
    <w:rsid w:val="006832DD"/>
    <w:rsid w:val="00683465"/>
    <w:rsid w:val="00683869"/>
    <w:rsid w:val="00683B64"/>
    <w:rsid w:val="00683DCC"/>
    <w:rsid w:val="00684A05"/>
    <w:rsid w:val="00687682"/>
    <w:rsid w:val="006908BD"/>
    <w:rsid w:val="006937A5"/>
    <w:rsid w:val="00693E65"/>
    <w:rsid w:val="00694F81"/>
    <w:rsid w:val="006951E8"/>
    <w:rsid w:val="00697602"/>
    <w:rsid w:val="006A00DB"/>
    <w:rsid w:val="006A15E7"/>
    <w:rsid w:val="006A18D6"/>
    <w:rsid w:val="006A1AD4"/>
    <w:rsid w:val="006A2B82"/>
    <w:rsid w:val="006A2C7E"/>
    <w:rsid w:val="006A2DE7"/>
    <w:rsid w:val="006A55D2"/>
    <w:rsid w:val="006A5B52"/>
    <w:rsid w:val="006A5C2E"/>
    <w:rsid w:val="006A602A"/>
    <w:rsid w:val="006A69B0"/>
    <w:rsid w:val="006A7721"/>
    <w:rsid w:val="006A7FD5"/>
    <w:rsid w:val="006B02C5"/>
    <w:rsid w:val="006B079E"/>
    <w:rsid w:val="006B3284"/>
    <w:rsid w:val="006B5CD7"/>
    <w:rsid w:val="006B708F"/>
    <w:rsid w:val="006B73B0"/>
    <w:rsid w:val="006C08D2"/>
    <w:rsid w:val="006C0A19"/>
    <w:rsid w:val="006C11BD"/>
    <w:rsid w:val="006C161B"/>
    <w:rsid w:val="006C21F1"/>
    <w:rsid w:val="006C2F1A"/>
    <w:rsid w:val="006C457D"/>
    <w:rsid w:val="006C5B1E"/>
    <w:rsid w:val="006C5EF9"/>
    <w:rsid w:val="006C7B18"/>
    <w:rsid w:val="006D1C50"/>
    <w:rsid w:val="006D3E71"/>
    <w:rsid w:val="006D4572"/>
    <w:rsid w:val="006D5E6C"/>
    <w:rsid w:val="006D6EE2"/>
    <w:rsid w:val="006D7328"/>
    <w:rsid w:val="006D7EB3"/>
    <w:rsid w:val="006E1242"/>
    <w:rsid w:val="006E165B"/>
    <w:rsid w:val="006E18AC"/>
    <w:rsid w:val="006E28DB"/>
    <w:rsid w:val="006E365A"/>
    <w:rsid w:val="006E3E79"/>
    <w:rsid w:val="006E4591"/>
    <w:rsid w:val="006E4816"/>
    <w:rsid w:val="006E5878"/>
    <w:rsid w:val="006E650B"/>
    <w:rsid w:val="006E68AD"/>
    <w:rsid w:val="006E7B31"/>
    <w:rsid w:val="006E7C86"/>
    <w:rsid w:val="006E7F71"/>
    <w:rsid w:val="006F0221"/>
    <w:rsid w:val="006F056C"/>
    <w:rsid w:val="006F0675"/>
    <w:rsid w:val="006F0B02"/>
    <w:rsid w:val="006F2DEF"/>
    <w:rsid w:val="006F3A5E"/>
    <w:rsid w:val="006F3ADA"/>
    <w:rsid w:val="006F4534"/>
    <w:rsid w:val="006F4769"/>
    <w:rsid w:val="006F54F0"/>
    <w:rsid w:val="006F6013"/>
    <w:rsid w:val="006F6324"/>
    <w:rsid w:val="006F7FB0"/>
    <w:rsid w:val="00702E2D"/>
    <w:rsid w:val="00702EBD"/>
    <w:rsid w:val="00704950"/>
    <w:rsid w:val="007057A2"/>
    <w:rsid w:val="007057F5"/>
    <w:rsid w:val="0070736B"/>
    <w:rsid w:val="00707972"/>
    <w:rsid w:val="00707B78"/>
    <w:rsid w:val="00710BBA"/>
    <w:rsid w:val="00710E83"/>
    <w:rsid w:val="00711A77"/>
    <w:rsid w:val="0071306F"/>
    <w:rsid w:val="0071330F"/>
    <w:rsid w:val="00713D6B"/>
    <w:rsid w:val="007154FF"/>
    <w:rsid w:val="00715B66"/>
    <w:rsid w:val="0071611A"/>
    <w:rsid w:val="00717617"/>
    <w:rsid w:val="00717D6A"/>
    <w:rsid w:val="007202DF"/>
    <w:rsid w:val="00720767"/>
    <w:rsid w:val="00720E68"/>
    <w:rsid w:val="0072119C"/>
    <w:rsid w:val="007213CD"/>
    <w:rsid w:val="00722D74"/>
    <w:rsid w:val="0072350B"/>
    <w:rsid w:val="0072390C"/>
    <w:rsid w:val="00724532"/>
    <w:rsid w:val="007256E6"/>
    <w:rsid w:val="00725CD3"/>
    <w:rsid w:val="00726C83"/>
    <w:rsid w:val="007274EE"/>
    <w:rsid w:val="007315D2"/>
    <w:rsid w:val="00732A68"/>
    <w:rsid w:val="00733689"/>
    <w:rsid w:val="007336BC"/>
    <w:rsid w:val="007345A9"/>
    <w:rsid w:val="007348E6"/>
    <w:rsid w:val="00735DC5"/>
    <w:rsid w:val="00736027"/>
    <w:rsid w:val="007366F5"/>
    <w:rsid w:val="007368E1"/>
    <w:rsid w:val="007427DA"/>
    <w:rsid w:val="00745D81"/>
    <w:rsid w:val="00745DBB"/>
    <w:rsid w:val="00746649"/>
    <w:rsid w:val="00750841"/>
    <w:rsid w:val="00750B84"/>
    <w:rsid w:val="007510AC"/>
    <w:rsid w:val="00751326"/>
    <w:rsid w:val="00752EAC"/>
    <w:rsid w:val="00752FE6"/>
    <w:rsid w:val="007536D4"/>
    <w:rsid w:val="007552F5"/>
    <w:rsid w:val="00755E8E"/>
    <w:rsid w:val="00755FB2"/>
    <w:rsid w:val="00756056"/>
    <w:rsid w:val="00757D34"/>
    <w:rsid w:val="007614C0"/>
    <w:rsid w:val="007614C5"/>
    <w:rsid w:val="00762AB4"/>
    <w:rsid w:val="007638B7"/>
    <w:rsid w:val="00763FC8"/>
    <w:rsid w:val="00764C6A"/>
    <w:rsid w:val="00765614"/>
    <w:rsid w:val="00766CF5"/>
    <w:rsid w:val="00767560"/>
    <w:rsid w:val="0076767F"/>
    <w:rsid w:val="0077147E"/>
    <w:rsid w:val="00771BDD"/>
    <w:rsid w:val="007720EF"/>
    <w:rsid w:val="007722BF"/>
    <w:rsid w:val="00772E4D"/>
    <w:rsid w:val="00775386"/>
    <w:rsid w:val="00775DB8"/>
    <w:rsid w:val="00776AA8"/>
    <w:rsid w:val="00780782"/>
    <w:rsid w:val="007819A0"/>
    <w:rsid w:val="0078237E"/>
    <w:rsid w:val="00783F06"/>
    <w:rsid w:val="00784944"/>
    <w:rsid w:val="0078674C"/>
    <w:rsid w:val="00787F96"/>
    <w:rsid w:val="00790F6D"/>
    <w:rsid w:val="0079145E"/>
    <w:rsid w:val="007918FC"/>
    <w:rsid w:val="007932CC"/>
    <w:rsid w:val="00793351"/>
    <w:rsid w:val="0079430B"/>
    <w:rsid w:val="00794F88"/>
    <w:rsid w:val="00796C23"/>
    <w:rsid w:val="007A05B2"/>
    <w:rsid w:val="007A05E3"/>
    <w:rsid w:val="007A292C"/>
    <w:rsid w:val="007A2980"/>
    <w:rsid w:val="007A409F"/>
    <w:rsid w:val="007A4496"/>
    <w:rsid w:val="007A516F"/>
    <w:rsid w:val="007A520F"/>
    <w:rsid w:val="007A53C6"/>
    <w:rsid w:val="007A560B"/>
    <w:rsid w:val="007A5A47"/>
    <w:rsid w:val="007A5FCC"/>
    <w:rsid w:val="007A775C"/>
    <w:rsid w:val="007B10F6"/>
    <w:rsid w:val="007B16D1"/>
    <w:rsid w:val="007B1C72"/>
    <w:rsid w:val="007B1E51"/>
    <w:rsid w:val="007B2603"/>
    <w:rsid w:val="007B3713"/>
    <w:rsid w:val="007B3C74"/>
    <w:rsid w:val="007B48EC"/>
    <w:rsid w:val="007B69DD"/>
    <w:rsid w:val="007B6EB5"/>
    <w:rsid w:val="007C158B"/>
    <w:rsid w:val="007C17C2"/>
    <w:rsid w:val="007C20FF"/>
    <w:rsid w:val="007C2416"/>
    <w:rsid w:val="007C39FC"/>
    <w:rsid w:val="007C5118"/>
    <w:rsid w:val="007C6EB5"/>
    <w:rsid w:val="007D00AF"/>
    <w:rsid w:val="007D0D68"/>
    <w:rsid w:val="007D176D"/>
    <w:rsid w:val="007D183E"/>
    <w:rsid w:val="007D1E8A"/>
    <w:rsid w:val="007D1F5A"/>
    <w:rsid w:val="007D20D4"/>
    <w:rsid w:val="007D290D"/>
    <w:rsid w:val="007D2A3A"/>
    <w:rsid w:val="007D3A49"/>
    <w:rsid w:val="007D3D3F"/>
    <w:rsid w:val="007D46B2"/>
    <w:rsid w:val="007D6719"/>
    <w:rsid w:val="007D6971"/>
    <w:rsid w:val="007D7BDB"/>
    <w:rsid w:val="007E006F"/>
    <w:rsid w:val="007E014C"/>
    <w:rsid w:val="007E2CC8"/>
    <w:rsid w:val="007E33B0"/>
    <w:rsid w:val="007E4359"/>
    <w:rsid w:val="007E5758"/>
    <w:rsid w:val="007E67A5"/>
    <w:rsid w:val="007E7269"/>
    <w:rsid w:val="007E784A"/>
    <w:rsid w:val="007E7BEB"/>
    <w:rsid w:val="007E7DEA"/>
    <w:rsid w:val="007F00B8"/>
    <w:rsid w:val="007F03EF"/>
    <w:rsid w:val="007F1426"/>
    <w:rsid w:val="007F16D7"/>
    <w:rsid w:val="007F1B4C"/>
    <w:rsid w:val="007F2AC3"/>
    <w:rsid w:val="007F3778"/>
    <w:rsid w:val="007F4020"/>
    <w:rsid w:val="007F4838"/>
    <w:rsid w:val="007F59E2"/>
    <w:rsid w:val="007F6BA0"/>
    <w:rsid w:val="0080044C"/>
    <w:rsid w:val="00802521"/>
    <w:rsid w:val="00802565"/>
    <w:rsid w:val="0080794D"/>
    <w:rsid w:val="00807BFB"/>
    <w:rsid w:val="00807EF9"/>
    <w:rsid w:val="0081020A"/>
    <w:rsid w:val="00810F3A"/>
    <w:rsid w:val="0081168D"/>
    <w:rsid w:val="008123A6"/>
    <w:rsid w:val="008128D8"/>
    <w:rsid w:val="008133C1"/>
    <w:rsid w:val="00813968"/>
    <w:rsid w:val="0081524F"/>
    <w:rsid w:val="00815568"/>
    <w:rsid w:val="00815B12"/>
    <w:rsid w:val="00816E64"/>
    <w:rsid w:val="008171A6"/>
    <w:rsid w:val="0081781D"/>
    <w:rsid w:val="00817B36"/>
    <w:rsid w:val="00817B8E"/>
    <w:rsid w:val="008202EF"/>
    <w:rsid w:val="0082052C"/>
    <w:rsid w:val="00820C0D"/>
    <w:rsid w:val="00821971"/>
    <w:rsid w:val="008220B8"/>
    <w:rsid w:val="008229AF"/>
    <w:rsid w:val="00823B53"/>
    <w:rsid w:val="00824012"/>
    <w:rsid w:val="008242F7"/>
    <w:rsid w:val="00824395"/>
    <w:rsid w:val="0082516D"/>
    <w:rsid w:val="008268F0"/>
    <w:rsid w:val="00830CD8"/>
    <w:rsid w:val="00831442"/>
    <w:rsid w:val="008322A1"/>
    <w:rsid w:val="00832378"/>
    <w:rsid w:val="00834586"/>
    <w:rsid w:val="00834AE5"/>
    <w:rsid w:val="00834C30"/>
    <w:rsid w:val="00835686"/>
    <w:rsid w:val="008358D1"/>
    <w:rsid w:val="00835BC3"/>
    <w:rsid w:val="008378A4"/>
    <w:rsid w:val="00840D1B"/>
    <w:rsid w:val="00842C72"/>
    <w:rsid w:val="008437B5"/>
    <w:rsid w:val="0084490B"/>
    <w:rsid w:val="008458D9"/>
    <w:rsid w:val="00846ACE"/>
    <w:rsid w:val="00847221"/>
    <w:rsid w:val="0084767E"/>
    <w:rsid w:val="00847743"/>
    <w:rsid w:val="00850A00"/>
    <w:rsid w:val="00850F64"/>
    <w:rsid w:val="00851204"/>
    <w:rsid w:val="00852F42"/>
    <w:rsid w:val="00854961"/>
    <w:rsid w:val="00855D1B"/>
    <w:rsid w:val="00856CCB"/>
    <w:rsid w:val="008571CD"/>
    <w:rsid w:val="0085739D"/>
    <w:rsid w:val="00857733"/>
    <w:rsid w:val="00857820"/>
    <w:rsid w:val="00857BEB"/>
    <w:rsid w:val="00861A84"/>
    <w:rsid w:val="00861C94"/>
    <w:rsid w:val="00862771"/>
    <w:rsid w:val="00862A49"/>
    <w:rsid w:val="008635B8"/>
    <w:rsid w:val="00863A3B"/>
    <w:rsid w:val="008648FD"/>
    <w:rsid w:val="0086554A"/>
    <w:rsid w:val="0086559C"/>
    <w:rsid w:val="00865A1F"/>
    <w:rsid w:val="00865F6B"/>
    <w:rsid w:val="008666E2"/>
    <w:rsid w:val="00867991"/>
    <w:rsid w:val="00871860"/>
    <w:rsid w:val="00872D12"/>
    <w:rsid w:val="008737A6"/>
    <w:rsid w:val="00873BF0"/>
    <w:rsid w:val="00874B05"/>
    <w:rsid w:val="00875332"/>
    <w:rsid w:val="00875AF6"/>
    <w:rsid w:val="00876B4C"/>
    <w:rsid w:val="00876CD7"/>
    <w:rsid w:val="00877451"/>
    <w:rsid w:val="00883469"/>
    <w:rsid w:val="0088364E"/>
    <w:rsid w:val="008837B6"/>
    <w:rsid w:val="00883A4A"/>
    <w:rsid w:val="0088410D"/>
    <w:rsid w:val="008853D7"/>
    <w:rsid w:val="00885B6C"/>
    <w:rsid w:val="0088737E"/>
    <w:rsid w:val="00890CBE"/>
    <w:rsid w:val="00891056"/>
    <w:rsid w:val="0089208B"/>
    <w:rsid w:val="00893893"/>
    <w:rsid w:val="008939AB"/>
    <w:rsid w:val="00893C7B"/>
    <w:rsid w:val="008946C6"/>
    <w:rsid w:val="00895FAD"/>
    <w:rsid w:val="00896391"/>
    <w:rsid w:val="0089689F"/>
    <w:rsid w:val="00896998"/>
    <w:rsid w:val="00896BA4"/>
    <w:rsid w:val="00896BD6"/>
    <w:rsid w:val="00897A87"/>
    <w:rsid w:val="00897EB1"/>
    <w:rsid w:val="008A00CC"/>
    <w:rsid w:val="008A0F81"/>
    <w:rsid w:val="008A219D"/>
    <w:rsid w:val="008A26C0"/>
    <w:rsid w:val="008A2C66"/>
    <w:rsid w:val="008A40F7"/>
    <w:rsid w:val="008A66B7"/>
    <w:rsid w:val="008A7174"/>
    <w:rsid w:val="008B16C1"/>
    <w:rsid w:val="008B2557"/>
    <w:rsid w:val="008B31D7"/>
    <w:rsid w:val="008B34AD"/>
    <w:rsid w:val="008B3D3B"/>
    <w:rsid w:val="008B4A94"/>
    <w:rsid w:val="008B5C4E"/>
    <w:rsid w:val="008B6C45"/>
    <w:rsid w:val="008B7BB7"/>
    <w:rsid w:val="008C0CBD"/>
    <w:rsid w:val="008C0D9A"/>
    <w:rsid w:val="008C0EBB"/>
    <w:rsid w:val="008C1D0E"/>
    <w:rsid w:val="008C2109"/>
    <w:rsid w:val="008C2988"/>
    <w:rsid w:val="008C4061"/>
    <w:rsid w:val="008C5382"/>
    <w:rsid w:val="008C5FAE"/>
    <w:rsid w:val="008D061B"/>
    <w:rsid w:val="008D147F"/>
    <w:rsid w:val="008D17AC"/>
    <w:rsid w:val="008D2382"/>
    <w:rsid w:val="008D24E2"/>
    <w:rsid w:val="008D43CB"/>
    <w:rsid w:val="008D5272"/>
    <w:rsid w:val="008D5799"/>
    <w:rsid w:val="008D5A92"/>
    <w:rsid w:val="008D5AEE"/>
    <w:rsid w:val="008D5DC9"/>
    <w:rsid w:val="008D62C0"/>
    <w:rsid w:val="008D666C"/>
    <w:rsid w:val="008D681D"/>
    <w:rsid w:val="008D7FF0"/>
    <w:rsid w:val="008E0ECA"/>
    <w:rsid w:val="008E2599"/>
    <w:rsid w:val="008E3B0C"/>
    <w:rsid w:val="008E55F6"/>
    <w:rsid w:val="008E5764"/>
    <w:rsid w:val="008E616B"/>
    <w:rsid w:val="008E654C"/>
    <w:rsid w:val="008E6E60"/>
    <w:rsid w:val="008E78B0"/>
    <w:rsid w:val="008E7AB3"/>
    <w:rsid w:val="008E7BA4"/>
    <w:rsid w:val="008F0BF5"/>
    <w:rsid w:val="008F0E4D"/>
    <w:rsid w:val="008F1654"/>
    <w:rsid w:val="008F279B"/>
    <w:rsid w:val="008F2D3B"/>
    <w:rsid w:val="008F3153"/>
    <w:rsid w:val="008F3207"/>
    <w:rsid w:val="008F510D"/>
    <w:rsid w:val="008F5584"/>
    <w:rsid w:val="008F58EC"/>
    <w:rsid w:val="008F6BE1"/>
    <w:rsid w:val="008F734F"/>
    <w:rsid w:val="008F78AE"/>
    <w:rsid w:val="00900601"/>
    <w:rsid w:val="00901F40"/>
    <w:rsid w:val="00903080"/>
    <w:rsid w:val="00903213"/>
    <w:rsid w:val="00903DDF"/>
    <w:rsid w:val="00904288"/>
    <w:rsid w:val="009045F3"/>
    <w:rsid w:val="00905126"/>
    <w:rsid w:val="0090577D"/>
    <w:rsid w:val="009064EE"/>
    <w:rsid w:val="00906DE4"/>
    <w:rsid w:val="00906FAE"/>
    <w:rsid w:val="0090792E"/>
    <w:rsid w:val="00907C72"/>
    <w:rsid w:val="009100ED"/>
    <w:rsid w:val="009103DF"/>
    <w:rsid w:val="0091062D"/>
    <w:rsid w:val="00910D4E"/>
    <w:rsid w:val="00911301"/>
    <w:rsid w:val="00911A59"/>
    <w:rsid w:val="00912049"/>
    <w:rsid w:val="009123FE"/>
    <w:rsid w:val="00912860"/>
    <w:rsid w:val="00912BFB"/>
    <w:rsid w:val="009155A6"/>
    <w:rsid w:val="009161EC"/>
    <w:rsid w:val="009162C3"/>
    <w:rsid w:val="009165FD"/>
    <w:rsid w:val="00917C09"/>
    <w:rsid w:val="009209B2"/>
    <w:rsid w:val="00920A40"/>
    <w:rsid w:val="00921613"/>
    <w:rsid w:val="00921B81"/>
    <w:rsid w:val="0092206F"/>
    <w:rsid w:val="00923E67"/>
    <w:rsid w:val="00925065"/>
    <w:rsid w:val="00926A3A"/>
    <w:rsid w:val="0093005B"/>
    <w:rsid w:val="009309C0"/>
    <w:rsid w:val="00930C8B"/>
    <w:rsid w:val="00931D50"/>
    <w:rsid w:val="0093300E"/>
    <w:rsid w:val="009344F2"/>
    <w:rsid w:val="00935CFF"/>
    <w:rsid w:val="009376DE"/>
    <w:rsid w:val="009405F9"/>
    <w:rsid w:val="009406FC"/>
    <w:rsid w:val="00940A8D"/>
    <w:rsid w:val="00940BE6"/>
    <w:rsid w:val="0094140F"/>
    <w:rsid w:val="009418A5"/>
    <w:rsid w:val="00942DB8"/>
    <w:rsid w:val="00943C32"/>
    <w:rsid w:val="009441B9"/>
    <w:rsid w:val="00944328"/>
    <w:rsid w:val="00944A0C"/>
    <w:rsid w:val="00945508"/>
    <w:rsid w:val="00945B9D"/>
    <w:rsid w:val="009460B3"/>
    <w:rsid w:val="00946399"/>
    <w:rsid w:val="00946905"/>
    <w:rsid w:val="00946D7B"/>
    <w:rsid w:val="00947100"/>
    <w:rsid w:val="0094791E"/>
    <w:rsid w:val="009479C9"/>
    <w:rsid w:val="00947F01"/>
    <w:rsid w:val="00950C7B"/>
    <w:rsid w:val="0095178E"/>
    <w:rsid w:val="00953453"/>
    <w:rsid w:val="0095444D"/>
    <w:rsid w:val="009544C5"/>
    <w:rsid w:val="00954E9A"/>
    <w:rsid w:val="00955CF5"/>
    <w:rsid w:val="00956139"/>
    <w:rsid w:val="00957B33"/>
    <w:rsid w:val="00961DE3"/>
    <w:rsid w:val="00962143"/>
    <w:rsid w:val="00962F9E"/>
    <w:rsid w:val="00963265"/>
    <w:rsid w:val="009635CD"/>
    <w:rsid w:val="00965696"/>
    <w:rsid w:val="00966166"/>
    <w:rsid w:val="0096642D"/>
    <w:rsid w:val="0096654E"/>
    <w:rsid w:val="00967E3C"/>
    <w:rsid w:val="00967F9E"/>
    <w:rsid w:val="0097107A"/>
    <w:rsid w:val="00972F27"/>
    <w:rsid w:val="00973416"/>
    <w:rsid w:val="009735E2"/>
    <w:rsid w:val="00973D26"/>
    <w:rsid w:val="00974ABB"/>
    <w:rsid w:val="00974C27"/>
    <w:rsid w:val="00977196"/>
    <w:rsid w:val="009774D6"/>
    <w:rsid w:val="00980160"/>
    <w:rsid w:val="00981478"/>
    <w:rsid w:val="00982C92"/>
    <w:rsid w:val="00982F8E"/>
    <w:rsid w:val="009849EB"/>
    <w:rsid w:val="009858DC"/>
    <w:rsid w:val="00985DCA"/>
    <w:rsid w:val="009862B3"/>
    <w:rsid w:val="00986BF1"/>
    <w:rsid w:val="00986D82"/>
    <w:rsid w:val="00987177"/>
    <w:rsid w:val="0099064F"/>
    <w:rsid w:val="0099248F"/>
    <w:rsid w:val="00992609"/>
    <w:rsid w:val="009926B1"/>
    <w:rsid w:val="009929CC"/>
    <w:rsid w:val="0099380B"/>
    <w:rsid w:val="00993EF7"/>
    <w:rsid w:val="0099676D"/>
    <w:rsid w:val="009969C9"/>
    <w:rsid w:val="00996AC3"/>
    <w:rsid w:val="009A0444"/>
    <w:rsid w:val="009A2411"/>
    <w:rsid w:val="009A30D2"/>
    <w:rsid w:val="009A310A"/>
    <w:rsid w:val="009A33CD"/>
    <w:rsid w:val="009A418E"/>
    <w:rsid w:val="009A4248"/>
    <w:rsid w:val="009A5005"/>
    <w:rsid w:val="009A53D3"/>
    <w:rsid w:val="009A5F48"/>
    <w:rsid w:val="009A635C"/>
    <w:rsid w:val="009A6DA0"/>
    <w:rsid w:val="009A76C4"/>
    <w:rsid w:val="009B001B"/>
    <w:rsid w:val="009B1577"/>
    <w:rsid w:val="009B228B"/>
    <w:rsid w:val="009B2B31"/>
    <w:rsid w:val="009B38E1"/>
    <w:rsid w:val="009B3D9E"/>
    <w:rsid w:val="009B6B62"/>
    <w:rsid w:val="009B71E0"/>
    <w:rsid w:val="009B7D5E"/>
    <w:rsid w:val="009C1E6E"/>
    <w:rsid w:val="009C25D6"/>
    <w:rsid w:val="009C304B"/>
    <w:rsid w:val="009C78C5"/>
    <w:rsid w:val="009D042A"/>
    <w:rsid w:val="009D192F"/>
    <w:rsid w:val="009D1F58"/>
    <w:rsid w:val="009D3759"/>
    <w:rsid w:val="009D42CD"/>
    <w:rsid w:val="009D56E1"/>
    <w:rsid w:val="009D5DEA"/>
    <w:rsid w:val="009D7837"/>
    <w:rsid w:val="009D7E7F"/>
    <w:rsid w:val="009E00D8"/>
    <w:rsid w:val="009E0438"/>
    <w:rsid w:val="009E07EC"/>
    <w:rsid w:val="009E15ED"/>
    <w:rsid w:val="009E18FB"/>
    <w:rsid w:val="009E1C21"/>
    <w:rsid w:val="009E22B0"/>
    <w:rsid w:val="009E31C1"/>
    <w:rsid w:val="009E34CA"/>
    <w:rsid w:val="009E3B87"/>
    <w:rsid w:val="009E44D0"/>
    <w:rsid w:val="009E4B4D"/>
    <w:rsid w:val="009E4E79"/>
    <w:rsid w:val="009E4ED1"/>
    <w:rsid w:val="009E51F1"/>
    <w:rsid w:val="009E5488"/>
    <w:rsid w:val="009E5A1E"/>
    <w:rsid w:val="009E687A"/>
    <w:rsid w:val="009E72C6"/>
    <w:rsid w:val="009E74DC"/>
    <w:rsid w:val="009E7B85"/>
    <w:rsid w:val="009F3B4B"/>
    <w:rsid w:val="009F3F4E"/>
    <w:rsid w:val="009F60B2"/>
    <w:rsid w:val="009F6253"/>
    <w:rsid w:val="009F697E"/>
    <w:rsid w:val="009F6B2E"/>
    <w:rsid w:val="009F7BBE"/>
    <w:rsid w:val="00A00510"/>
    <w:rsid w:val="00A00A5F"/>
    <w:rsid w:val="00A01A62"/>
    <w:rsid w:val="00A02A38"/>
    <w:rsid w:val="00A04095"/>
    <w:rsid w:val="00A04572"/>
    <w:rsid w:val="00A056FE"/>
    <w:rsid w:val="00A0636A"/>
    <w:rsid w:val="00A07DD9"/>
    <w:rsid w:val="00A1018C"/>
    <w:rsid w:val="00A11B59"/>
    <w:rsid w:val="00A13811"/>
    <w:rsid w:val="00A14131"/>
    <w:rsid w:val="00A1504A"/>
    <w:rsid w:val="00A152CC"/>
    <w:rsid w:val="00A177D5"/>
    <w:rsid w:val="00A22297"/>
    <w:rsid w:val="00A226E5"/>
    <w:rsid w:val="00A22F7E"/>
    <w:rsid w:val="00A232A9"/>
    <w:rsid w:val="00A242FC"/>
    <w:rsid w:val="00A24D94"/>
    <w:rsid w:val="00A2514F"/>
    <w:rsid w:val="00A26808"/>
    <w:rsid w:val="00A2687C"/>
    <w:rsid w:val="00A27A64"/>
    <w:rsid w:val="00A30DFC"/>
    <w:rsid w:val="00A325FE"/>
    <w:rsid w:val="00A3387B"/>
    <w:rsid w:val="00A33DCD"/>
    <w:rsid w:val="00A34D91"/>
    <w:rsid w:val="00A34F15"/>
    <w:rsid w:val="00A36EF4"/>
    <w:rsid w:val="00A403BB"/>
    <w:rsid w:val="00A41DFA"/>
    <w:rsid w:val="00A42453"/>
    <w:rsid w:val="00A42935"/>
    <w:rsid w:val="00A4337E"/>
    <w:rsid w:val="00A43BF1"/>
    <w:rsid w:val="00A43C2D"/>
    <w:rsid w:val="00A4476D"/>
    <w:rsid w:val="00A45900"/>
    <w:rsid w:val="00A46119"/>
    <w:rsid w:val="00A46947"/>
    <w:rsid w:val="00A500DA"/>
    <w:rsid w:val="00A50413"/>
    <w:rsid w:val="00A50E5F"/>
    <w:rsid w:val="00A535AF"/>
    <w:rsid w:val="00A5375A"/>
    <w:rsid w:val="00A544DF"/>
    <w:rsid w:val="00A54C5B"/>
    <w:rsid w:val="00A55714"/>
    <w:rsid w:val="00A56515"/>
    <w:rsid w:val="00A57127"/>
    <w:rsid w:val="00A579A8"/>
    <w:rsid w:val="00A60D78"/>
    <w:rsid w:val="00A60F12"/>
    <w:rsid w:val="00A63FB6"/>
    <w:rsid w:val="00A64360"/>
    <w:rsid w:val="00A64E37"/>
    <w:rsid w:val="00A709B5"/>
    <w:rsid w:val="00A70BDF"/>
    <w:rsid w:val="00A7168E"/>
    <w:rsid w:val="00A72032"/>
    <w:rsid w:val="00A7568C"/>
    <w:rsid w:val="00A757E1"/>
    <w:rsid w:val="00A75DC7"/>
    <w:rsid w:val="00A764B1"/>
    <w:rsid w:val="00A77216"/>
    <w:rsid w:val="00A8065F"/>
    <w:rsid w:val="00A80DAE"/>
    <w:rsid w:val="00A81BBF"/>
    <w:rsid w:val="00A81DFB"/>
    <w:rsid w:val="00A83CC3"/>
    <w:rsid w:val="00A84319"/>
    <w:rsid w:val="00A84972"/>
    <w:rsid w:val="00A850F7"/>
    <w:rsid w:val="00A86EFA"/>
    <w:rsid w:val="00A871AE"/>
    <w:rsid w:val="00A9089A"/>
    <w:rsid w:val="00A9164D"/>
    <w:rsid w:val="00A919A6"/>
    <w:rsid w:val="00A94A9D"/>
    <w:rsid w:val="00A954FB"/>
    <w:rsid w:val="00A955AD"/>
    <w:rsid w:val="00A95ADA"/>
    <w:rsid w:val="00A95E87"/>
    <w:rsid w:val="00A95F8D"/>
    <w:rsid w:val="00A96AA3"/>
    <w:rsid w:val="00A97BC4"/>
    <w:rsid w:val="00AA01E0"/>
    <w:rsid w:val="00AA2619"/>
    <w:rsid w:val="00AA3F82"/>
    <w:rsid w:val="00AA45B2"/>
    <w:rsid w:val="00AA4E5B"/>
    <w:rsid w:val="00AA4F31"/>
    <w:rsid w:val="00AA5204"/>
    <w:rsid w:val="00AA68C0"/>
    <w:rsid w:val="00AA6C18"/>
    <w:rsid w:val="00AA733B"/>
    <w:rsid w:val="00AB01D5"/>
    <w:rsid w:val="00AB040A"/>
    <w:rsid w:val="00AB0A21"/>
    <w:rsid w:val="00AB1346"/>
    <w:rsid w:val="00AB18F5"/>
    <w:rsid w:val="00AB1A00"/>
    <w:rsid w:val="00AB354D"/>
    <w:rsid w:val="00AB3DAD"/>
    <w:rsid w:val="00AB3F6A"/>
    <w:rsid w:val="00AB46F3"/>
    <w:rsid w:val="00AB493C"/>
    <w:rsid w:val="00AB4DB7"/>
    <w:rsid w:val="00AB5267"/>
    <w:rsid w:val="00AB5932"/>
    <w:rsid w:val="00AB59E9"/>
    <w:rsid w:val="00AB5D52"/>
    <w:rsid w:val="00AB5F7A"/>
    <w:rsid w:val="00AC1A55"/>
    <w:rsid w:val="00AC318A"/>
    <w:rsid w:val="00AC3B7D"/>
    <w:rsid w:val="00AC5A3A"/>
    <w:rsid w:val="00AC5CB6"/>
    <w:rsid w:val="00AC5F47"/>
    <w:rsid w:val="00AC62BC"/>
    <w:rsid w:val="00AC687F"/>
    <w:rsid w:val="00AC6970"/>
    <w:rsid w:val="00AC7C57"/>
    <w:rsid w:val="00AD02F7"/>
    <w:rsid w:val="00AD04FC"/>
    <w:rsid w:val="00AD0839"/>
    <w:rsid w:val="00AD10BB"/>
    <w:rsid w:val="00AD243B"/>
    <w:rsid w:val="00AD36B8"/>
    <w:rsid w:val="00AD4381"/>
    <w:rsid w:val="00AD49D8"/>
    <w:rsid w:val="00AD5AFD"/>
    <w:rsid w:val="00AD6143"/>
    <w:rsid w:val="00AD6700"/>
    <w:rsid w:val="00AD6EA6"/>
    <w:rsid w:val="00AE00ED"/>
    <w:rsid w:val="00AE0162"/>
    <w:rsid w:val="00AE0E53"/>
    <w:rsid w:val="00AE0FEE"/>
    <w:rsid w:val="00AE1663"/>
    <w:rsid w:val="00AE16C6"/>
    <w:rsid w:val="00AE1E28"/>
    <w:rsid w:val="00AE23DB"/>
    <w:rsid w:val="00AE4059"/>
    <w:rsid w:val="00AE41E6"/>
    <w:rsid w:val="00AE4C38"/>
    <w:rsid w:val="00AE4CDF"/>
    <w:rsid w:val="00AE52C9"/>
    <w:rsid w:val="00AE5786"/>
    <w:rsid w:val="00AE5873"/>
    <w:rsid w:val="00AE59FC"/>
    <w:rsid w:val="00AE5F3A"/>
    <w:rsid w:val="00AE7574"/>
    <w:rsid w:val="00AF0035"/>
    <w:rsid w:val="00AF0F9B"/>
    <w:rsid w:val="00AF1842"/>
    <w:rsid w:val="00AF1FA1"/>
    <w:rsid w:val="00AF4992"/>
    <w:rsid w:val="00AF4E30"/>
    <w:rsid w:val="00AF7F11"/>
    <w:rsid w:val="00B0015C"/>
    <w:rsid w:val="00B02869"/>
    <w:rsid w:val="00B02A48"/>
    <w:rsid w:val="00B036FA"/>
    <w:rsid w:val="00B045CC"/>
    <w:rsid w:val="00B05595"/>
    <w:rsid w:val="00B079FF"/>
    <w:rsid w:val="00B07BBC"/>
    <w:rsid w:val="00B124C6"/>
    <w:rsid w:val="00B13319"/>
    <w:rsid w:val="00B14171"/>
    <w:rsid w:val="00B14A39"/>
    <w:rsid w:val="00B16359"/>
    <w:rsid w:val="00B173BE"/>
    <w:rsid w:val="00B200BB"/>
    <w:rsid w:val="00B20F16"/>
    <w:rsid w:val="00B21C42"/>
    <w:rsid w:val="00B23463"/>
    <w:rsid w:val="00B245B1"/>
    <w:rsid w:val="00B25628"/>
    <w:rsid w:val="00B26161"/>
    <w:rsid w:val="00B26548"/>
    <w:rsid w:val="00B26FDE"/>
    <w:rsid w:val="00B27C6B"/>
    <w:rsid w:val="00B319A3"/>
    <w:rsid w:val="00B31AC6"/>
    <w:rsid w:val="00B323A5"/>
    <w:rsid w:val="00B3318D"/>
    <w:rsid w:val="00B340C0"/>
    <w:rsid w:val="00B34737"/>
    <w:rsid w:val="00B34F17"/>
    <w:rsid w:val="00B35445"/>
    <w:rsid w:val="00B35924"/>
    <w:rsid w:val="00B36289"/>
    <w:rsid w:val="00B378C2"/>
    <w:rsid w:val="00B37A7E"/>
    <w:rsid w:val="00B37ECE"/>
    <w:rsid w:val="00B41A31"/>
    <w:rsid w:val="00B41DFD"/>
    <w:rsid w:val="00B43041"/>
    <w:rsid w:val="00B43538"/>
    <w:rsid w:val="00B4412B"/>
    <w:rsid w:val="00B451A7"/>
    <w:rsid w:val="00B458A1"/>
    <w:rsid w:val="00B46DEE"/>
    <w:rsid w:val="00B47AB6"/>
    <w:rsid w:val="00B502F3"/>
    <w:rsid w:val="00B505CF"/>
    <w:rsid w:val="00B50F64"/>
    <w:rsid w:val="00B50FA6"/>
    <w:rsid w:val="00B510FD"/>
    <w:rsid w:val="00B51FC4"/>
    <w:rsid w:val="00B5306A"/>
    <w:rsid w:val="00B54BA9"/>
    <w:rsid w:val="00B54DBD"/>
    <w:rsid w:val="00B6074D"/>
    <w:rsid w:val="00B63000"/>
    <w:rsid w:val="00B64256"/>
    <w:rsid w:val="00B65572"/>
    <w:rsid w:val="00B66116"/>
    <w:rsid w:val="00B67A0F"/>
    <w:rsid w:val="00B67AFC"/>
    <w:rsid w:val="00B67DCE"/>
    <w:rsid w:val="00B705BE"/>
    <w:rsid w:val="00B70B95"/>
    <w:rsid w:val="00B7146C"/>
    <w:rsid w:val="00B714C7"/>
    <w:rsid w:val="00B72D91"/>
    <w:rsid w:val="00B7378D"/>
    <w:rsid w:val="00B74E07"/>
    <w:rsid w:val="00B75710"/>
    <w:rsid w:val="00B75ABB"/>
    <w:rsid w:val="00B75EE0"/>
    <w:rsid w:val="00B76022"/>
    <w:rsid w:val="00B81669"/>
    <w:rsid w:val="00B81D7F"/>
    <w:rsid w:val="00B82778"/>
    <w:rsid w:val="00B83B86"/>
    <w:rsid w:val="00B842F7"/>
    <w:rsid w:val="00B845FD"/>
    <w:rsid w:val="00B84CD9"/>
    <w:rsid w:val="00B84DBB"/>
    <w:rsid w:val="00B855B7"/>
    <w:rsid w:val="00B866E8"/>
    <w:rsid w:val="00B868EE"/>
    <w:rsid w:val="00B87D8B"/>
    <w:rsid w:val="00B90452"/>
    <w:rsid w:val="00B91260"/>
    <w:rsid w:val="00B913FA"/>
    <w:rsid w:val="00B9145A"/>
    <w:rsid w:val="00B92229"/>
    <w:rsid w:val="00B92B23"/>
    <w:rsid w:val="00B93032"/>
    <w:rsid w:val="00B93183"/>
    <w:rsid w:val="00B93505"/>
    <w:rsid w:val="00B93D19"/>
    <w:rsid w:val="00B95174"/>
    <w:rsid w:val="00B95510"/>
    <w:rsid w:val="00B956E9"/>
    <w:rsid w:val="00B96729"/>
    <w:rsid w:val="00B969EB"/>
    <w:rsid w:val="00BA0048"/>
    <w:rsid w:val="00BA1ECC"/>
    <w:rsid w:val="00BA35BE"/>
    <w:rsid w:val="00BA3955"/>
    <w:rsid w:val="00BA3C58"/>
    <w:rsid w:val="00BA4500"/>
    <w:rsid w:val="00BA5AA7"/>
    <w:rsid w:val="00BA5D25"/>
    <w:rsid w:val="00BA60BE"/>
    <w:rsid w:val="00BA664A"/>
    <w:rsid w:val="00BB0085"/>
    <w:rsid w:val="00BB11EF"/>
    <w:rsid w:val="00BB1301"/>
    <w:rsid w:val="00BB150A"/>
    <w:rsid w:val="00BB2344"/>
    <w:rsid w:val="00BB32EC"/>
    <w:rsid w:val="00BB330D"/>
    <w:rsid w:val="00BB348F"/>
    <w:rsid w:val="00BB3598"/>
    <w:rsid w:val="00BB38FC"/>
    <w:rsid w:val="00BB3D0A"/>
    <w:rsid w:val="00BB3E77"/>
    <w:rsid w:val="00BB4260"/>
    <w:rsid w:val="00BB5090"/>
    <w:rsid w:val="00BB688B"/>
    <w:rsid w:val="00BB6BFB"/>
    <w:rsid w:val="00BC145A"/>
    <w:rsid w:val="00BC1E16"/>
    <w:rsid w:val="00BC345B"/>
    <w:rsid w:val="00BC47B0"/>
    <w:rsid w:val="00BC4CD0"/>
    <w:rsid w:val="00BC53DC"/>
    <w:rsid w:val="00BC67A1"/>
    <w:rsid w:val="00BC7A57"/>
    <w:rsid w:val="00BD0553"/>
    <w:rsid w:val="00BD0B49"/>
    <w:rsid w:val="00BD0B54"/>
    <w:rsid w:val="00BD10AE"/>
    <w:rsid w:val="00BD11E1"/>
    <w:rsid w:val="00BD2F3E"/>
    <w:rsid w:val="00BD3032"/>
    <w:rsid w:val="00BD322D"/>
    <w:rsid w:val="00BD3602"/>
    <w:rsid w:val="00BD3ABE"/>
    <w:rsid w:val="00BD3B9F"/>
    <w:rsid w:val="00BD5F25"/>
    <w:rsid w:val="00BD7900"/>
    <w:rsid w:val="00BD7C37"/>
    <w:rsid w:val="00BE07AB"/>
    <w:rsid w:val="00BE0F89"/>
    <w:rsid w:val="00BE214D"/>
    <w:rsid w:val="00BE23CA"/>
    <w:rsid w:val="00BE3247"/>
    <w:rsid w:val="00BE34DE"/>
    <w:rsid w:val="00BE3B14"/>
    <w:rsid w:val="00BE4E31"/>
    <w:rsid w:val="00BE5668"/>
    <w:rsid w:val="00BE655D"/>
    <w:rsid w:val="00BE6E3A"/>
    <w:rsid w:val="00BF0AEA"/>
    <w:rsid w:val="00BF173B"/>
    <w:rsid w:val="00BF1CBA"/>
    <w:rsid w:val="00BF3D97"/>
    <w:rsid w:val="00BF4165"/>
    <w:rsid w:val="00BF41D3"/>
    <w:rsid w:val="00BF46D4"/>
    <w:rsid w:val="00BF476A"/>
    <w:rsid w:val="00BF47BC"/>
    <w:rsid w:val="00BF5606"/>
    <w:rsid w:val="00BF5BEE"/>
    <w:rsid w:val="00BF6153"/>
    <w:rsid w:val="00BF643C"/>
    <w:rsid w:val="00BF6E4B"/>
    <w:rsid w:val="00C00948"/>
    <w:rsid w:val="00C01A74"/>
    <w:rsid w:val="00C01A8A"/>
    <w:rsid w:val="00C02404"/>
    <w:rsid w:val="00C02CB6"/>
    <w:rsid w:val="00C02FC3"/>
    <w:rsid w:val="00C03031"/>
    <w:rsid w:val="00C03A8C"/>
    <w:rsid w:val="00C04462"/>
    <w:rsid w:val="00C050C1"/>
    <w:rsid w:val="00C10319"/>
    <w:rsid w:val="00C12CD3"/>
    <w:rsid w:val="00C13EBB"/>
    <w:rsid w:val="00C1718E"/>
    <w:rsid w:val="00C17520"/>
    <w:rsid w:val="00C2024B"/>
    <w:rsid w:val="00C2042E"/>
    <w:rsid w:val="00C2050C"/>
    <w:rsid w:val="00C21029"/>
    <w:rsid w:val="00C213C6"/>
    <w:rsid w:val="00C21EA0"/>
    <w:rsid w:val="00C22079"/>
    <w:rsid w:val="00C22899"/>
    <w:rsid w:val="00C229A5"/>
    <w:rsid w:val="00C24B24"/>
    <w:rsid w:val="00C2541E"/>
    <w:rsid w:val="00C3045A"/>
    <w:rsid w:val="00C30D72"/>
    <w:rsid w:val="00C31E63"/>
    <w:rsid w:val="00C31F4C"/>
    <w:rsid w:val="00C32D0D"/>
    <w:rsid w:val="00C336EF"/>
    <w:rsid w:val="00C33E53"/>
    <w:rsid w:val="00C34133"/>
    <w:rsid w:val="00C34C27"/>
    <w:rsid w:val="00C3520D"/>
    <w:rsid w:val="00C359A8"/>
    <w:rsid w:val="00C36200"/>
    <w:rsid w:val="00C36EB1"/>
    <w:rsid w:val="00C37E99"/>
    <w:rsid w:val="00C37EFE"/>
    <w:rsid w:val="00C40AAB"/>
    <w:rsid w:val="00C40E57"/>
    <w:rsid w:val="00C42383"/>
    <w:rsid w:val="00C42DFF"/>
    <w:rsid w:val="00C4300E"/>
    <w:rsid w:val="00C43613"/>
    <w:rsid w:val="00C437C6"/>
    <w:rsid w:val="00C43C47"/>
    <w:rsid w:val="00C43D57"/>
    <w:rsid w:val="00C44A57"/>
    <w:rsid w:val="00C44B0E"/>
    <w:rsid w:val="00C45114"/>
    <w:rsid w:val="00C45918"/>
    <w:rsid w:val="00C45D27"/>
    <w:rsid w:val="00C477F5"/>
    <w:rsid w:val="00C503FC"/>
    <w:rsid w:val="00C52D37"/>
    <w:rsid w:val="00C546E6"/>
    <w:rsid w:val="00C547AD"/>
    <w:rsid w:val="00C55764"/>
    <w:rsid w:val="00C55BB1"/>
    <w:rsid w:val="00C563D4"/>
    <w:rsid w:val="00C56D94"/>
    <w:rsid w:val="00C60E4A"/>
    <w:rsid w:val="00C6172D"/>
    <w:rsid w:val="00C62C5D"/>
    <w:rsid w:val="00C64064"/>
    <w:rsid w:val="00C643D6"/>
    <w:rsid w:val="00C64700"/>
    <w:rsid w:val="00C66897"/>
    <w:rsid w:val="00C66D7C"/>
    <w:rsid w:val="00C6702B"/>
    <w:rsid w:val="00C703F1"/>
    <w:rsid w:val="00C70636"/>
    <w:rsid w:val="00C71B0E"/>
    <w:rsid w:val="00C71E4A"/>
    <w:rsid w:val="00C7372D"/>
    <w:rsid w:val="00C74885"/>
    <w:rsid w:val="00C760D0"/>
    <w:rsid w:val="00C80957"/>
    <w:rsid w:val="00C810D1"/>
    <w:rsid w:val="00C81302"/>
    <w:rsid w:val="00C8152C"/>
    <w:rsid w:val="00C81783"/>
    <w:rsid w:val="00C84119"/>
    <w:rsid w:val="00C84803"/>
    <w:rsid w:val="00C849A5"/>
    <w:rsid w:val="00C860C1"/>
    <w:rsid w:val="00C8641D"/>
    <w:rsid w:val="00C86442"/>
    <w:rsid w:val="00C8689F"/>
    <w:rsid w:val="00C86C81"/>
    <w:rsid w:val="00C91B02"/>
    <w:rsid w:val="00C946DC"/>
    <w:rsid w:val="00C97AAC"/>
    <w:rsid w:val="00CA0965"/>
    <w:rsid w:val="00CA198B"/>
    <w:rsid w:val="00CA2A56"/>
    <w:rsid w:val="00CA3867"/>
    <w:rsid w:val="00CA3DC3"/>
    <w:rsid w:val="00CA47DD"/>
    <w:rsid w:val="00CA52B2"/>
    <w:rsid w:val="00CA5A0A"/>
    <w:rsid w:val="00CA611C"/>
    <w:rsid w:val="00CA6F4D"/>
    <w:rsid w:val="00CA7BFD"/>
    <w:rsid w:val="00CB024F"/>
    <w:rsid w:val="00CB158A"/>
    <w:rsid w:val="00CB1996"/>
    <w:rsid w:val="00CB1A61"/>
    <w:rsid w:val="00CB273D"/>
    <w:rsid w:val="00CB27FB"/>
    <w:rsid w:val="00CB3986"/>
    <w:rsid w:val="00CB65DB"/>
    <w:rsid w:val="00CC1D55"/>
    <w:rsid w:val="00CC37FA"/>
    <w:rsid w:val="00CC3C2A"/>
    <w:rsid w:val="00CC44BB"/>
    <w:rsid w:val="00CC4CD3"/>
    <w:rsid w:val="00CC4D4F"/>
    <w:rsid w:val="00CC4DC9"/>
    <w:rsid w:val="00CC50DC"/>
    <w:rsid w:val="00CC523D"/>
    <w:rsid w:val="00CC5364"/>
    <w:rsid w:val="00CC5C9A"/>
    <w:rsid w:val="00CC60A2"/>
    <w:rsid w:val="00CC6B70"/>
    <w:rsid w:val="00CD03B7"/>
    <w:rsid w:val="00CD1895"/>
    <w:rsid w:val="00CD3BBE"/>
    <w:rsid w:val="00CD4D5B"/>
    <w:rsid w:val="00CD539B"/>
    <w:rsid w:val="00CD5C93"/>
    <w:rsid w:val="00CD6685"/>
    <w:rsid w:val="00CE2920"/>
    <w:rsid w:val="00CE2929"/>
    <w:rsid w:val="00CE2EBC"/>
    <w:rsid w:val="00CE45A0"/>
    <w:rsid w:val="00CE6238"/>
    <w:rsid w:val="00CE68FC"/>
    <w:rsid w:val="00CE75B9"/>
    <w:rsid w:val="00CF0056"/>
    <w:rsid w:val="00CF01EC"/>
    <w:rsid w:val="00CF04F2"/>
    <w:rsid w:val="00CF0C94"/>
    <w:rsid w:val="00CF41C9"/>
    <w:rsid w:val="00CF4499"/>
    <w:rsid w:val="00CF4D8C"/>
    <w:rsid w:val="00CF6149"/>
    <w:rsid w:val="00CF712D"/>
    <w:rsid w:val="00CF7654"/>
    <w:rsid w:val="00CF7A33"/>
    <w:rsid w:val="00D014FC"/>
    <w:rsid w:val="00D0181B"/>
    <w:rsid w:val="00D03A41"/>
    <w:rsid w:val="00D10DFE"/>
    <w:rsid w:val="00D11547"/>
    <w:rsid w:val="00D1472C"/>
    <w:rsid w:val="00D1610B"/>
    <w:rsid w:val="00D168C2"/>
    <w:rsid w:val="00D17C27"/>
    <w:rsid w:val="00D224A7"/>
    <w:rsid w:val="00D2264D"/>
    <w:rsid w:val="00D239DD"/>
    <w:rsid w:val="00D2519D"/>
    <w:rsid w:val="00D26380"/>
    <w:rsid w:val="00D2650E"/>
    <w:rsid w:val="00D2662D"/>
    <w:rsid w:val="00D26E0B"/>
    <w:rsid w:val="00D2766F"/>
    <w:rsid w:val="00D276E5"/>
    <w:rsid w:val="00D30252"/>
    <w:rsid w:val="00D30E9C"/>
    <w:rsid w:val="00D318EF"/>
    <w:rsid w:val="00D31C6C"/>
    <w:rsid w:val="00D32CBC"/>
    <w:rsid w:val="00D3382F"/>
    <w:rsid w:val="00D3446D"/>
    <w:rsid w:val="00D367DD"/>
    <w:rsid w:val="00D37331"/>
    <w:rsid w:val="00D37E20"/>
    <w:rsid w:val="00D4016C"/>
    <w:rsid w:val="00D401BE"/>
    <w:rsid w:val="00D40E91"/>
    <w:rsid w:val="00D4155E"/>
    <w:rsid w:val="00D421DA"/>
    <w:rsid w:val="00D42AAB"/>
    <w:rsid w:val="00D42CD1"/>
    <w:rsid w:val="00D44262"/>
    <w:rsid w:val="00D44983"/>
    <w:rsid w:val="00D45BF8"/>
    <w:rsid w:val="00D46894"/>
    <w:rsid w:val="00D4703D"/>
    <w:rsid w:val="00D47095"/>
    <w:rsid w:val="00D4710C"/>
    <w:rsid w:val="00D474D5"/>
    <w:rsid w:val="00D4775B"/>
    <w:rsid w:val="00D47883"/>
    <w:rsid w:val="00D47B9C"/>
    <w:rsid w:val="00D50075"/>
    <w:rsid w:val="00D5067A"/>
    <w:rsid w:val="00D50FEB"/>
    <w:rsid w:val="00D51DB4"/>
    <w:rsid w:val="00D53AF3"/>
    <w:rsid w:val="00D5455D"/>
    <w:rsid w:val="00D54A9D"/>
    <w:rsid w:val="00D554B6"/>
    <w:rsid w:val="00D56544"/>
    <w:rsid w:val="00D56C6F"/>
    <w:rsid w:val="00D574EA"/>
    <w:rsid w:val="00D60502"/>
    <w:rsid w:val="00D60592"/>
    <w:rsid w:val="00D6110E"/>
    <w:rsid w:val="00D6294B"/>
    <w:rsid w:val="00D64BF0"/>
    <w:rsid w:val="00D660F9"/>
    <w:rsid w:val="00D66609"/>
    <w:rsid w:val="00D66700"/>
    <w:rsid w:val="00D66AED"/>
    <w:rsid w:val="00D66C77"/>
    <w:rsid w:val="00D673CD"/>
    <w:rsid w:val="00D6784B"/>
    <w:rsid w:val="00D706EA"/>
    <w:rsid w:val="00D71334"/>
    <w:rsid w:val="00D71A6D"/>
    <w:rsid w:val="00D71F28"/>
    <w:rsid w:val="00D72028"/>
    <w:rsid w:val="00D73107"/>
    <w:rsid w:val="00D7372A"/>
    <w:rsid w:val="00D74ECA"/>
    <w:rsid w:val="00D750EB"/>
    <w:rsid w:val="00D75908"/>
    <w:rsid w:val="00D773FB"/>
    <w:rsid w:val="00D77EAB"/>
    <w:rsid w:val="00D80292"/>
    <w:rsid w:val="00D80F86"/>
    <w:rsid w:val="00D81C63"/>
    <w:rsid w:val="00D82382"/>
    <w:rsid w:val="00D82AFD"/>
    <w:rsid w:val="00D83B63"/>
    <w:rsid w:val="00D841EB"/>
    <w:rsid w:val="00D84D5A"/>
    <w:rsid w:val="00D855DE"/>
    <w:rsid w:val="00D86C73"/>
    <w:rsid w:val="00D87A80"/>
    <w:rsid w:val="00D90664"/>
    <w:rsid w:val="00D943C6"/>
    <w:rsid w:val="00D95745"/>
    <w:rsid w:val="00D96606"/>
    <w:rsid w:val="00D971D3"/>
    <w:rsid w:val="00D9727B"/>
    <w:rsid w:val="00D9765A"/>
    <w:rsid w:val="00DA05A4"/>
    <w:rsid w:val="00DA2319"/>
    <w:rsid w:val="00DA4192"/>
    <w:rsid w:val="00DA444B"/>
    <w:rsid w:val="00DA54B1"/>
    <w:rsid w:val="00DA56EC"/>
    <w:rsid w:val="00DA6FA7"/>
    <w:rsid w:val="00DA776D"/>
    <w:rsid w:val="00DA7BA4"/>
    <w:rsid w:val="00DB05EB"/>
    <w:rsid w:val="00DB1409"/>
    <w:rsid w:val="00DB1A65"/>
    <w:rsid w:val="00DB1F9A"/>
    <w:rsid w:val="00DB36CE"/>
    <w:rsid w:val="00DB4FE9"/>
    <w:rsid w:val="00DB600D"/>
    <w:rsid w:val="00DB6D76"/>
    <w:rsid w:val="00DB706C"/>
    <w:rsid w:val="00DB7B7E"/>
    <w:rsid w:val="00DB7F25"/>
    <w:rsid w:val="00DC083C"/>
    <w:rsid w:val="00DC10D4"/>
    <w:rsid w:val="00DC198E"/>
    <w:rsid w:val="00DC19E2"/>
    <w:rsid w:val="00DC2244"/>
    <w:rsid w:val="00DC2791"/>
    <w:rsid w:val="00DC2962"/>
    <w:rsid w:val="00DC2F72"/>
    <w:rsid w:val="00DC3F19"/>
    <w:rsid w:val="00DC4E5A"/>
    <w:rsid w:val="00DC5291"/>
    <w:rsid w:val="00DC6C0F"/>
    <w:rsid w:val="00DC6D21"/>
    <w:rsid w:val="00DC73F3"/>
    <w:rsid w:val="00DC7471"/>
    <w:rsid w:val="00DD0C45"/>
    <w:rsid w:val="00DD0D95"/>
    <w:rsid w:val="00DD2804"/>
    <w:rsid w:val="00DD315D"/>
    <w:rsid w:val="00DD3221"/>
    <w:rsid w:val="00DD3339"/>
    <w:rsid w:val="00DD36CC"/>
    <w:rsid w:val="00DD3730"/>
    <w:rsid w:val="00DD46ED"/>
    <w:rsid w:val="00DD4A7E"/>
    <w:rsid w:val="00DD55F8"/>
    <w:rsid w:val="00DD723C"/>
    <w:rsid w:val="00DD79AD"/>
    <w:rsid w:val="00DE00D8"/>
    <w:rsid w:val="00DE0504"/>
    <w:rsid w:val="00DE1E3B"/>
    <w:rsid w:val="00DE2D8F"/>
    <w:rsid w:val="00DE3AF5"/>
    <w:rsid w:val="00DE4E20"/>
    <w:rsid w:val="00DE6F82"/>
    <w:rsid w:val="00DE7084"/>
    <w:rsid w:val="00DE7938"/>
    <w:rsid w:val="00DE7945"/>
    <w:rsid w:val="00DE7D92"/>
    <w:rsid w:val="00DF0F39"/>
    <w:rsid w:val="00DF1008"/>
    <w:rsid w:val="00DF10F8"/>
    <w:rsid w:val="00DF1C59"/>
    <w:rsid w:val="00DF2AF4"/>
    <w:rsid w:val="00DF2FB4"/>
    <w:rsid w:val="00DF3790"/>
    <w:rsid w:val="00DF50F6"/>
    <w:rsid w:val="00DF7C34"/>
    <w:rsid w:val="00E0006F"/>
    <w:rsid w:val="00E0076A"/>
    <w:rsid w:val="00E031FF"/>
    <w:rsid w:val="00E04FCC"/>
    <w:rsid w:val="00E05295"/>
    <w:rsid w:val="00E10006"/>
    <w:rsid w:val="00E122AA"/>
    <w:rsid w:val="00E12E87"/>
    <w:rsid w:val="00E130B6"/>
    <w:rsid w:val="00E1474F"/>
    <w:rsid w:val="00E14C3B"/>
    <w:rsid w:val="00E16D57"/>
    <w:rsid w:val="00E172DB"/>
    <w:rsid w:val="00E179E5"/>
    <w:rsid w:val="00E204A3"/>
    <w:rsid w:val="00E20C96"/>
    <w:rsid w:val="00E20D97"/>
    <w:rsid w:val="00E2137C"/>
    <w:rsid w:val="00E22180"/>
    <w:rsid w:val="00E2236D"/>
    <w:rsid w:val="00E22872"/>
    <w:rsid w:val="00E22FAE"/>
    <w:rsid w:val="00E23069"/>
    <w:rsid w:val="00E23ACA"/>
    <w:rsid w:val="00E24C5A"/>
    <w:rsid w:val="00E25B97"/>
    <w:rsid w:val="00E25EB0"/>
    <w:rsid w:val="00E260BD"/>
    <w:rsid w:val="00E269D5"/>
    <w:rsid w:val="00E26A22"/>
    <w:rsid w:val="00E31105"/>
    <w:rsid w:val="00E31761"/>
    <w:rsid w:val="00E31DD6"/>
    <w:rsid w:val="00E31E1D"/>
    <w:rsid w:val="00E32F56"/>
    <w:rsid w:val="00E33531"/>
    <w:rsid w:val="00E33ACB"/>
    <w:rsid w:val="00E34DF7"/>
    <w:rsid w:val="00E35420"/>
    <w:rsid w:val="00E355AA"/>
    <w:rsid w:val="00E3570B"/>
    <w:rsid w:val="00E364FA"/>
    <w:rsid w:val="00E365E7"/>
    <w:rsid w:val="00E4007F"/>
    <w:rsid w:val="00E4039B"/>
    <w:rsid w:val="00E40B18"/>
    <w:rsid w:val="00E41696"/>
    <w:rsid w:val="00E418DA"/>
    <w:rsid w:val="00E41A85"/>
    <w:rsid w:val="00E41CEB"/>
    <w:rsid w:val="00E430E1"/>
    <w:rsid w:val="00E444CC"/>
    <w:rsid w:val="00E44D9C"/>
    <w:rsid w:val="00E45F23"/>
    <w:rsid w:val="00E461C0"/>
    <w:rsid w:val="00E46EF0"/>
    <w:rsid w:val="00E517B8"/>
    <w:rsid w:val="00E52711"/>
    <w:rsid w:val="00E53977"/>
    <w:rsid w:val="00E55026"/>
    <w:rsid w:val="00E556BF"/>
    <w:rsid w:val="00E55A20"/>
    <w:rsid w:val="00E561FD"/>
    <w:rsid w:val="00E6115A"/>
    <w:rsid w:val="00E63A3A"/>
    <w:rsid w:val="00E66B07"/>
    <w:rsid w:val="00E66DEE"/>
    <w:rsid w:val="00E70563"/>
    <w:rsid w:val="00E705AE"/>
    <w:rsid w:val="00E7148E"/>
    <w:rsid w:val="00E732C2"/>
    <w:rsid w:val="00E74784"/>
    <w:rsid w:val="00E74841"/>
    <w:rsid w:val="00E754E8"/>
    <w:rsid w:val="00E75E57"/>
    <w:rsid w:val="00E763BE"/>
    <w:rsid w:val="00E7784E"/>
    <w:rsid w:val="00E8075D"/>
    <w:rsid w:val="00E81361"/>
    <w:rsid w:val="00E813F0"/>
    <w:rsid w:val="00E82318"/>
    <w:rsid w:val="00E82D61"/>
    <w:rsid w:val="00E83060"/>
    <w:rsid w:val="00E8323D"/>
    <w:rsid w:val="00E83B8F"/>
    <w:rsid w:val="00E845F6"/>
    <w:rsid w:val="00E84CDA"/>
    <w:rsid w:val="00E855E8"/>
    <w:rsid w:val="00E85959"/>
    <w:rsid w:val="00E86E63"/>
    <w:rsid w:val="00E92C66"/>
    <w:rsid w:val="00E93116"/>
    <w:rsid w:val="00E9315E"/>
    <w:rsid w:val="00E9416E"/>
    <w:rsid w:val="00E94A70"/>
    <w:rsid w:val="00E94F83"/>
    <w:rsid w:val="00E9785E"/>
    <w:rsid w:val="00E97C1D"/>
    <w:rsid w:val="00EA0470"/>
    <w:rsid w:val="00EA04C0"/>
    <w:rsid w:val="00EA0B1F"/>
    <w:rsid w:val="00EA0C8E"/>
    <w:rsid w:val="00EA20AB"/>
    <w:rsid w:val="00EA2817"/>
    <w:rsid w:val="00EA3475"/>
    <w:rsid w:val="00EA36A0"/>
    <w:rsid w:val="00EA3D85"/>
    <w:rsid w:val="00EA4206"/>
    <w:rsid w:val="00EA4ADB"/>
    <w:rsid w:val="00EA5A37"/>
    <w:rsid w:val="00EA647E"/>
    <w:rsid w:val="00EA7EAC"/>
    <w:rsid w:val="00EB04FC"/>
    <w:rsid w:val="00EB0B15"/>
    <w:rsid w:val="00EB0DFA"/>
    <w:rsid w:val="00EB14FD"/>
    <w:rsid w:val="00EB1ED4"/>
    <w:rsid w:val="00EB2941"/>
    <w:rsid w:val="00EB5849"/>
    <w:rsid w:val="00EB6084"/>
    <w:rsid w:val="00EB7281"/>
    <w:rsid w:val="00EB75E2"/>
    <w:rsid w:val="00EC089C"/>
    <w:rsid w:val="00EC1140"/>
    <w:rsid w:val="00EC1A57"/>
    <w:rsid w:val="00EC22C4"/>
    <w:rsid w:val="00EC4A45"/>
    <w:rsid w:val="00EC4B02"/>
    <w:rsid w:val="00EC5016"/>
    <w:rsid w:val="00EC5813"/>
    <w:rsid w:val="00EC5E77"/>
    <w:rsid w:val="00EC6427"/>
    <w:rsid w:val="00EC66EA"/>
    <w:rsid w:val="00EC76BA"/>
    <w:rsid w:val="00ED034A"/>
    <w:rsid w:val="00ED0991"/>
    <w:rsid w:val="00ED10AE"/>
    <w:rsid w:val="00ED194D"/>
    <w:rsid w:val="00ED1C0C"/>
    <w:rsid w:val="00ED2359"/>
    <w:rsid w:val="00ED59EC"/>
    <w:rsid w:val="00ED619A"/>
    <w:rsid w:val="00ED6425"/>
    <w:rsid w:val="00ED759A"/>
    <w:rsid w:val="00EE052F"/>
    <w:rsid w:val="00EE118D"/>
    <w:rsid w:val="00EE156A"/>
    <w:rsid w:val="00EE1E8F"/>
    <w:rsid w:val="00EE22DA"/>
    <w:rsid w:val="00EE24D0"/>
    <w:rsid w:val="00EE4B09"/>
    <w:rsid w:val="00EE4C44"/>
    <w:rsid w:val="00EE5172"/>
    <w:rsid w:val="00EE5969"/>
    <w:rsid w:val="00EE661B"/>
    <w:rsid w:val="00EE72B9"/>
    <w:rsid w:val="00EE76A4"/>
    <w:rsid w:val="00EF0F4D"/>
    <w:rsid w:val="00EF1EDD"/>
    <w:rsid w:val="00EF4105"/>
    <w:rsid w:val="00EF4D7C"/>
    <w:rsid w:val="00EF5603"/>
    <w:rsid w:val="00EF59FE"/>
    <w:rsid w:val="00EF61D6"/>
    <w:rsid w:val="00EF66CE"/>
    <w:rsid w:val="00EF66FC"/>
    <w:rsid w:val="00F00B42"/>
    <w:rsid w:val="00F019EF"/>
    <w:rsid w:val="00F040FC"/>
    <w:rsid w:val="00F0466B"/>
    <w:rsid w:val="00F04BDA"/>
    <w:rsid w:val="00F0572C"/>
    <w:rsid w:val="00F05C36"/>
    <w:rsid w:val="00F07061"/>
    <w:rsid w:val="00F07305"/>
    <w:rsid w:val="00F07488"/>
    <w:rsid w:val="00F07924"/>
    <w:rsid w:val="00F07A91"/>
    <w:rsid w:val="00F10A0B"/>
    <w:rsid w:val="00F11086"/>
    <w:rsid w:val="00F111EB"/>
    <w:rsid w:val="00F11D90"/>
    <w:rsid w:val="00F11F5B"/>
    <w:rsid w:val="00F1200C"/>
    <w:rsid w:val="00F135AB"/>
    <w:rsid w:val="00F1379C"/>
    <w:rsid w:val="00F137EF"/>
    <w:rsid w:val="00F13C89"/>
    <w:rsid w:val="00F14341"/>
    <w:rsid w:val="00F149D7"/>
    <w:rsid w:val="00F15F29"/>
    <w:rsid w:val="00F17142"/>
    <w:rsid w:val="00F17350"/>
    <w:rsid w:val="00F17BF9"/>
    <w:rsid w:val="00F20570"/>
    <w:rsid w:val="00F2146C"/>
    <w:rsid w:val="00F21B79"/>
    <w:rsid w:val="00F2248E"/>
    <w:rsid w:val="00F2251C"/>
    <w:rsid w:val="00F225FB"/>
    <w:rsid w:val="00F22B62"/>
    <w:rsid w:val="00F2304D"/>
    <w:rsid w:val="00F2368D"/>
    <w:rsid w:val="00F23E21"/>
    <w:rsid w:val="00F26CFA"/>
    <w:rsid w:val="00F272DD"/>
    <w:rsid w:val="00F2745B"/>
    <w:rsid w:val="00F27CB0"/>
    <w:rsid w:val="00F3001C"/>
    <w:rsid w:val="00F31262"/>
    <w:rsid w:val="00F31E78"/>
    <w:rsid w:val="00F32CDA"/>
    <w:rsid w:val="00F32D89"/>
    <w:rsid w:val="00F33141"/>
    <w:rsid w:val="00F34D0B"/>
    <w:rsid w:val="00F363EC"/>
    <w:rsid w:val="00F36E67"/>
    <w:rsid w:val="00F377A6"/>
    <w:rsid w:val="00F40DDA"/>
    <w:rsid w:val="00F416A2"/>
    <w:rsid w:val="00F416E6"/>
    <w:rsid w:val="00F431AA"/>
    <w:rsid w:val="00F44A2F"/>
    <w:rsid w:val="00F44C61"/>
    <w:rsid w:val="00F50EFB"/>
    <w:rsid w:val="00F50FFE"/>
    <w:rsid w:val="00F51E8D"/>
    <w:rsid w:val="00F520AD"/>
    <w:rsid w:val="00F528A9"/>
    <w:rsid w:val="00F5431E"/>
    <w:rsid w:val="00F547EE"/>
    <w:rsid w:val="00F54A21"/>
    <w:rsid w:val="00F54B10"/>
    <w:rsid w:val="00F552DB"/>
    <w:rsid w:val="00F60835"/>
    <w:rsid w:val="00F6178C"/>
    <w:rsid w:val="00F61AE3"/>
    <w:rsid w:val="00F61C97"/>
    <w:rsid w:val="00F621FC"/>
    <w:rsid w:val="00F62596"/>
    <w:rsid w:val="00F62960"/>
    <w:rsid w:val="00F62D7C"/>
    <w:rsid w:val="00F63AB2"/>
    <w:rsid w:val="00F640FA"/>
    <w:rsid w:val="00F66256"/>
    <w:rsid w:val="00F66745"/>
    <w:rsid w:val="00F66D38"/>
    <w:rsid w:val="00F66F30"/>
    <w:rsid w:val="00F67874"/>
    <w:rsid w:val="00F67E36"/>
    <w:rsid w:val="00F7095D"/>
    <w:rsid w:val="00F714BC"/>
    <w:rsid w:val="00F719F9"/>
    <w:rsid w:val="00F72289"/>
    <w:rsid w:val="00F73300"/>
    <w:rsid w:val="00F73D99"/>
    <w:rsid w:val="00F73F7D"/>
    <w:rsid w:val="00F753DE"/>
    <w:rsid w:val="00F753E6"/>
    <w:rsid w:val="00F7566F"/>
    <w:rsid w:val="00F758BB"/>
    <w:rsid w:val="00F760F5"/>
    <w:rsid w:val="00F80C49"/>
    <w:rsid w:val="00F8102C"/>
    <w:rsid w:val="00F81978"/>
    <w:rsid w:val="00F81B3E"/>
    <w:rsid w:val="00F81E79"/>
    <w:rsid w:val="00F82DB1"/>
    <w:rsid w:val="00F83D26"/>
    <w:rsid w:val="00F83EE2"/>
    <w:rsid w:val="00F83F12"/>
    <w:rsid w:val="00F844DA"/>
    <w:rsid w:val="00F8462B"/>
    <w:rsid w:val="00F8608E"/>
    <w:rsid w:val="00F875DA"/>
    <w:rsid w:val="00F90DCD"/>
    <w:rsid w:val="00F91479"/>
    <w:rsid w:val="00F93A67"/>
    <w:rsid w:val="00F940B6"/>
    <w:rsid w:val="00F96CFB"/>
    <w:rsid w:val="00F97525"/>
    <w:rsid w:val="00FA048F"/>
    <w:rsid w:val="00FA1707"/>
    <w:rsid w:val="00FA2E03"/>
    <w:rsid w:val="00FA35E7"/>
    <w:rsid w:val="00FA37CD"/>
    <w:rsid w:val="00FA3CFA"/>
    <w:rsid w:val="00FA3F0A"/>
    <w:rsid w:val="00FA463F"/>
    <w:rsid w:val="00FA4B3A"/>
    <w:rsid w:val="00FA4C99"/>
    <w:rsid w:val="00FA526F"/>
    <w:rsid w:val="00FA671D"/>
    <w:rsid w:val="00FA6AA4"/>
    <w:rsid w:val="00FA7AAF"/>
    <w:rsid w:val="00FB041E"/>
    <w:rsid w:val="00FB0B05"/>
    <w:rsid w:val="00FB22E1"/>
    <w:rsid w:val="00FB2438"/>
    <w:rsid w:val="00FB2572"/>
    <w:rsid w:val="00FB33CC"/>
    <w:rsid w:val="00FB38C0"/>
    <w:rsid w:val="00FB421F"/>
    <w:rsid w:val="00FB4DD5"/>
    <w:rsid w:val="00FB52C8"/>
    <w:rsid w:val="00FB5C0A"/>
    <w:rsid w:val="00FB5ECC"/>
    <w:rsid w:val="00FB5F11"/>
    <w:rsid w:val="00FB601A"/>
    <w:rsid w:val="00FB620F"/>
    <w:rsid w:val="00FB7AFE"/>
    <w:rsid w:val="00FC0CF5"/>
    <w:rsid w:val="00FC0E6D"/>
    <w:rsid w:val="00FC215E"/>
    <w:rsid w:val="00FC3369"/>
    <w:rsid w:val="00FC3698"/>
    <w:rsid w:val="00FC471C"/>
    <w:rsid w:val="00FC4D1D"/>
    <w:rsid w:val="00FC6365"/>
    <w:rsid w:val="00FC6785"/>
    <w:rsid w:val="00FC7172"/>
    <w:rsid w:val="00FD0D65"/>
    <w:rsid w:val="00FD13A1"/>
    <w:rsid w:val="00FD2B0E"/>
    <w:rsid w:val="00FD3B80"/>
    <w:rsid w:val="00FD48FF"/>
    <w:rsid w:val="00FE073B"/>
    <w:rsid w:val="00FE12B0"/>
    <w:rsid w:val="00FE1CB1"/>
    <w:rsid w:val="00FE1F79"/>
    <w:rsid w:val="00FE3ACB"/>
    <w:rsid w:val="00FE663B"/>
    <w:rsid w:val="00FE69DF"/>
    <w:rsid w:val="00FE7CC8"/>
    <w:rsid w:val="00FE7ED4"/>
    <w:rsid w:val="00FF0807"/>
    <w:rsid w:val="00FF4320"/>
    <w:rsid w:val="00FF5698"/>
    <w:rsid w:val="00FF590B"/>
    <w:rsid w:val="00FF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tilde-lv/tildestengine" w:name="firmas"/>
  <w:shapeDefaults>
    <o:shapedefaults v:ext="edit" spidmax="2049"/>
    <o:shapelayout v:ext="edit">
      <o:idmap v:ext="edit" data="1"/>
    </o:shapelayout>
  </w:shapeDefaults>
  <w:decimalSymbol w:val=","/>
  <w:listSeparator w:val=";"/>
  <w14:docId w14:val="533F3A97"/>
  <w15:chartTrackingRefBased/>
  <w15:docId w15:val="{C5B62DC7-C170-45CA-83F8-70C3C8887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10E93"/>
    <w:rPr>
      <w:rFonts w:ascii="Times New Roman" w:hAnsi="Times New Roman"/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12621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Antrat3">
    <w:name w:val="heading 3"/>
    <w:basedOn w:val="prastasis"/>
    <w:next w:val="prastasis"/>
    <w:link w:val="Antrat3Diagrama"/>
    <w:qFormat/>
    <w:rsid w:val="00E25B9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126216"/>
    <w:rPr>
      <w:rFonts w:ascii="Cambria" w:hAnsi="Cambria" w:cs="Cambria"/>
      <w:b/>
      <w:bCs/>
      <w:kern w:val="32"/>
      <w:sz w:val="32"/>
      <w:szCs w:val="32"/>
      <w:lang w:val="x-none" w:eastAsia="en-US"/>
    </w:rPr>
  </w:style>
  <w:style w:type="character" w:customStyle="1" w:styleId="Antrat3Diagrama">
    <w:name w:val="Antraštė 3 Diagrama"/>
    <w:link w:val="Antrat3"/>
    <w:rsid w:val="00E25B97"/>
    <w:rPr>
      <w:rFonts w:ascii="Arial" w:hAnsi="Arial" w:cs="Arial"/>
      <w:b/>
      <w:bCs/>
      <w:sz w:val="26"/>
      <w:szCs w:val="26"/>
    </w:rPr>
  </w:style>
  <w:style w:type="paragraph" w:styleId="Antrats">
    <w:name w:val="header"/>
    <w:basedOn w:val="prastasis"/>
    <w:link w:val="AntratsDiagrama"/>
    <w:rsid w:val="00010E93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rsid w:val="00010E93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rsid w:val="00010E93"/>
    <w:rPr>
      <w:rFonts w:cs="Times New Roman"/>
      <w:color w:val="auto"/>
      <w:u w:val="none"/>
    </w:rPr>
  </w:style>
  <w:style w:type="character" w:styleId="Puslapionumeris">
    <w:name w:val="page number"/>
    <w:rsid w:val="00010E93"/>
    <w:rPr>
      <w:rFonts w:cs="Times New Roman"/>
    </w:rPr>
  </w:style>
  <w:style w:type="paragraph" w:styleId="Porat">
    <w:name w:val="footer"/>
    <w:basedOn w:val="prastasis"/>
    <w:link w:val="PoratDiagrama"/>
    <w:rsid w:val="00AE4CD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AE4CDF"/>
    <w:rPr>
      <w:rFonts w:ascii="Times New Roman" w:hAnsi="Times New Roman" w:cs="Times New Roman"/>
      <w:sz w:val="20"/>
      <w:szCs w:val="20"/>
    </w:rPr>
  </w:style>
  <w:style w:type="table" w:styleId="Lentelstinklelis">
    <w:name w:val="Table Grid"/>
    <w:basedOn w:val="prastojilentel"/>
    <w:rsid w:val="00E92C66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grindinistekstas1">
    <w:name w:val="Pagrindinis tekstas1"/>
    <w:basedOn w:val="prastasis"/>
    <w:uiPriority w:val="99"/>
    <w:rsid w:val="008D24E2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szCs w:val="20"/>
    </w:rPr>
  </w:style>
  <w:style w:type="paragraph" w:customStyle="1" w:styleId="Betarp1">
    <w:name w:val="Be tarpų1"/>
    <w:rsid w:val="00BE5668"/>
    <w:rPr>
      <w:rFonts w:ascii="Times New Roman" w:hAnsi="Times New Roman"/>
      <w:sz w:val="24"/>
      <w:szCs w:val="24"/>
      <w:lang w:eastAsia="en-US"/>
    </w:rPr>
  </w:style>
  <w:style w:type="paragraph" w:styleId="Debesliotekstas">
    <w:name w:val="Balloon Text"/>
    <w:basedOn w:val="prastasis"/>
    <w:link w:val="DebesliotekstasDiagrama"/>
    <w:semiHidden/>
    <w:rsid w:val="000B00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semiHidden/>
    <w:rsid w:val="000B0044"/>
    <w:rPr>
      <w:rFonts w:ascii="Tahoma" w:hAnsi="Tahoma" w:cs="Tahoma"/>
      <w:sz w:val="16"/>
      <w:szCs w:val="16"/>
      <w:lang w:val="x-none" w:eastAsia="en-US"/>
    </w:rPr>
  </w:style>
  <w:style w:type="paragraph" w:customStyle="1" w:styleId="prastasistinklapis3">
    <w:name w:val="Įprastasis (tinklapis)3"/>
    <w:basedOn w:val="prastasis"/>
    <w:rsid w:val="003D0840"/>
    <w:pPr>
      <w:spacing w:after="225"/>
    </w:pPr>
    <w:rPr>
      <w:rFonts w:eastAsia="SimSun"/>
      <w:lang w:eastAsia="zh-CN"/>
    </w:rPr>
  </w:style>
  <w:style w:type="paragraph" w:styleId="Pagrindinistekstas">
    <w:name w:val="Body Text"/>
    <w:aliases w:val="Body Text1,Standard paragraph"/>
    <w:basedOn w:val="prastasis"/>
    <w:link w:val="PagrindinistekstasDiagrama"/>
    <w:rsid w:val="003D0840"/>
    <w:pPr>
      <w:jc w:val="center"/>
    </w:pPr>
    <w:rPr>
      <w:b/>
      <w:bCs/>
    </w:rPr>
  </w:style>
  <w:style w:type="character" w:customStyle="1" w:styleId="PagrindinistekstasDiagrama">
    <w:name w:val="Pagrindinis tekstas Diagrama"/>
    <w:aliases w:val="Body Text1 Diagrama,Standard paragraph Diagrama"/>
    <w:link w:val="Pagrindinistekstas"/>
    <w:rsid w:val="003D0840"/>
    <w:rPr>
      <w:rFonts w:ascii="Times New Roman" w:hAnsi="Times New Roman" w:cs="Times New Roman"/>
      <w:b/>
      <w:bCs/>
      <w:sz w:val="24"/>
      <w:szCs w:val="24"/>
      <w:lang w:val="x-none" w:eastAsia="en-US"/>
    </w:rPr>
  </w:style>
  <w:style w:type="paragraph" w:customStyle="1" w:styleId="Pagrindiniotekstotrauka1">
    <w:name w:val="Pagrindinio teksto įtrauka1"/>
    <w:basedOn w:val="prastasis"/>
    <w:link w:val="BodyTextIndentChar"/>
    <w:rsid w:val="006623BC"/>
    <w:pPr>
      <w:spacing w:after="120"/>
      <w:ind w:left="283"/>
    </w:pPr>
  </w:style>
  <w:style w:type="character" w:customStyle="1" w:styleId="BodyTextIndentChar">
    <w:name w:val="Body Text Indent Char"/>
    <w:link w:val="Pagrindiniotekstotrauka1"/>
    <w:rsid w:val="006623BC"/>
    <w:rPr>
      <w:rFonts w:ascii="Times New Roman" w:hAnsi="Times New Roman" w:cs="Times New Roman"/>
      <w:sz w:val="24"/>
      <w:szCs w:val="24"/>
      <w:lang w:val="x-none" w:eastAsia="en-US"/>
    </w:rPr>
  </w:style>
  <w:style w:type="paragraph" w:customStyle="1" w:styleId="DecimalAligned">
    <w:name w:val="Decimal Aligned"/>
    <w:basedOn w:val="prastasis"/>
    <w:rsid w:val="00813968"/>
    <w:pPr>
      <w:tabs>
        <w:tab w:val="decimal" w:pos="360"/>
      </w:tabs>
      <w:spacing w:after="200" w:line="276" w:lineRule="auto"/>
    </w:pPr>
    <w:rPr>
      <w:rFonts w:ascii="Calibri" w:hAnsi="Calibri" w:cs="Calibri"/>
      <w:sz w:val="22"/>
      <w:szCs w:val="22"/>
    </w:rPr>
  </w:style>
  <w:style w:type="paragraph" w:styleId="Puslapioinaostekstas">
    <w:name w:val="footnote text"/>
    <w:basedOn w:val="prastasis"/>
    <w:link w:val="PuslapioinaostekstasDiagrama"/>
    <w:semiHidden/>
    <w:rsid w:val="00813968"/>
    <w:rPr>
      <w:rFonts w:ascii="Calibri" w:hAnsi="Calibri" w:cs="Calibri"/>
      <w:sz w:val="20"/>
      <w:szCs w:val="20"/>
    </w:rPr>
  </w:style>
  <w:style w:type="character" w:customStyle="1" w:styleId="PuslapioinaostekstasDiagrama">
    <w:name w:val="Puslapio išnašos tekstas Diagrama"/>
    <w:link w:val="Puslapioinaostekstas"/>
    <w:rsid w:val="00813968"/>
    <w:rPr>
      <w:rFonts w:ascii="Calibri" w:hAnsi="Calibri" w:cs="Calibri"/>
      <w:lang w:val="x-none" w:eastAsia="en-US"/>
    </w:rPr>
  </w:style>
  <w:style w:type="character" w:customStyle="1" w:styleId="Nerykuspabraukimas1">
    <w:name w:val="Neryškus pabraukimas1"/>
    <w:rsid w:val="00813968"/>
    <w:rPr>
      <w:rFonts w:eastAsia="Times New Roman" w:cs="Times New Roman"/>
      <w:i/>
      <w:iCs/>
      <w:color w:val="808080"/>
      <w:sz w:val="22"/>
      <w:szCs w:val="22"/>
      <w:lang w:val="lt-LT" w:eastAsia="x-none"/>
    </w:rPr>
  </w:style>
  <w:style w:type="table" w:customStyle="1" w:styleId="2vidutinisspalvinimas5parykinimas1">
    <w:name w:val="2 vidutinis spalvinimas – 5 paryškinimas1"/>
    <w:rsid w:val="00813968"/>
    <w:rPr>
      <w:rFonts w:cs="Calibri"/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raopastraipa1">
    <w:name w:val="Sąrašo pastraipa1"/>
    <w:basedOn w:val="prastasis"/>
    <w:rsid w:val="0031148B"/>
    <w:pPr>
      <w:ind w:left="1296"/>
    </w:pPr>
  </w:style>
  <w:style w:type="character" w:styleId="Puslapioinaosnuoroda">
    <w:name w:val="footnote reference"/>
    <w:semiHidden/>
    <w:rsid w:val="00F844DA"/>
    <w:rPr>
      <w:rFonts w:cs="Times New Roman"/>
      <w:vertAlign w:val="superscript"/>
    </w:rPr>
  </w:style>
  <w:style w:type="character" w:customStyle="1" w:styleId="BoldItalic">
    <w:name w:val="Bold Italic"/>
    <w:rsid w:val="00E25B97"/>
    <w:rPr>
      <w:b/>
      <w:i/>
    </w:rPr>
  </w:style>
  <w:style w:type="paragraph" w:styleId="Sraassunumeriais">
    <w:name w:val="List Number"/>
    <w:basedOn w:val="prastasis"/>
    <w:rsid w:val="00E25B97"/>
    <w:pPr>
      <w:numPr>
        <w:numId w:val="1"/>
      </w:numPr>
      <w:spacing w:after="200" w:line="276" w:lineRule="auto"/>
    </w:pPr>
    <w:rPr>
      <w:rFonts w:ascii="Calibri" w:hAnsi="Calibri" w:cs="Calibri"/>
      <w:sz w:val="22"/>
      <w:szCs w:val="22"/>
      <w:lang w:val="en-US"/>
    </w:rPr>
  </w:style>
  <w:style w:type="character" w:customStyle="1" w:styleId="apple-style-span">
    <w:name w:val="apple-style-span"/>
    <w:rsid w:val="00E25B97"/>
  </w:style>
  <w:style w:type="paragraph" w:styleId="HTMLiankstoformatuotas">
    <w:name w:val="HTML Preformatted"/>
    <w:basedOn w:val="prastasis"/>
    <w:link w:val="HTMLiankstoformatuotasDiagrama"/>
    <w:rsid w:val="008655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link w:val="HTMLiankstoformatuotas"/>
    <w:rsid w:val="0086554A"/>
    <w:rPr>
      <w:rFonts w:ascii="Courier New" w:hAnsi="Courier New" w:cs="Courier New"/>
    </w:rPr>
  </w:style>
  <w:style w:type="paragraph" w:styleId="Sraassuenkleliais">
    <w:name w:val="List Bullet"/>
    <w:basedOn w:val="prastasis"/>
    <w:autoRedefine/>
    <w:rsid w:val="0011769D"/>
    <w:pPr>
      <w:widowControl w:val="0"/>
      <w:numPr>
        <w:numId w:val="7"/>
      </w:numPr>
      <w:tabs>
        <w:tab w:val="left" w:pos="1276"/>
        <w:tab w:val="left" w:pos="2693"/>
      </w:tabs>
      <w:spacing w:line="300" w:lineRule="auto"/>
      <w:ind w:firstLine="633"/>
      <w:jc w:val="both"/>
    </w:pPr>
  </w:style>
  <w:style w:type="paragraph" w:customStyle="1" w:styleId="EmptyLayoutCell">
    <w:name w:val="EmptyLayoutCell"/>
    <w:basedOn w:val="prastasis"/>
    <w:rsid w:val="00F149D7"/>
    <w:rPr>
      <w:sz w:val="2"/>
      <w:szCs w:val="2"/>
      <w:lang w:val="en-US"/>
    </w:rPr>
  </w:style>
  <w:style w:type="character" w:styleId="Komentaronuoroda">
    <w:name w:val="annotation reference"/>
    <w:semiHidden/>
    <w:rsid w:val="007B10F6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rsid w:val="007B10F6"/>
    <w:rPr>
      <w:sz w:val="20"/>
      <w:szCs w:val="20"/>
    </w:rPr>
  </w:style>
  <w:style w:type="character" w:customStyle="1" w:styleId="KomentarotekstasDiagrama">
    <w:name w:val="Komentaro tekstas Diagrama"/>
    <w:link w:val="Komentarotekstas"/>
    <w:semiHidden/>
    <w:rsid w:val="007B10F6"/>
    <w:rPr>
      <w:rFonts w:ascii="Times New Roman" w:hAnsi="Times New Roman" w:cs="Times New Roman"/>
      <w:lang w:val="x-none"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7B10F6"/>
    <w:rPr>
      <w:b/>
      <w:bCs/>
    </w:rPr>
  </w:style>
  <w:style w:type="character" w:customStyle="1" w:styleId="KomentarotemaDiagrama">
    <w:name w:val="Komentaro tema Diagrama"/>
    <w:link w:val="Komentarotema"/>
    <w:semiHidden/>
    <w:rsid w:val="007B10F6"/>
    <w:rPr>
      <w:rFonts w:ascii="Times New Roman" w:hAnsi="Times New Roman" w:cs="Times New Roman"/>
      <w:b/>
      <w:bCs/>
      <w:lang w:val="x-none" w:eastAsia="en-US"/>
    </w:rPr>
  </w:style>
  <w:style w:type="paragraph" w:customStyle="1" w:styleId="Pataisymai1">
    <w:name w:val="Pataisymai1"/>
    <w:hidden/>
    <w:semiHidden/>
    <w:rsid w:val="007B10F6"/>
    <w:rPr>
      <w:rFonts w:ascii="Times New Roman" w:hAnsi="Times New Roman"/>
      <w:sz w:val="24"/>
      <w:szCs w:val="24"/>
      <w:lang w:eastAsia="en-US"/>
    </w:rPr>
  </w:style>
  <w:style w:type="table" w:styleId="viesusspalvinimas1parykinimas">
    <w:name w:val="Light Shading Accent 1"/>
    <w:rsid w:val="004E65EA"/>
    <w:rPr>
      <w:rFonts w:cs="Calibri"/>
      <w:color w:val="365F91"/>
      <w:lang w:eastAsia="en-US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">
    <w:name w:val="bodytext"/>
    <w:basedOn w:val="prastasis"/>
    <w:rsid w:val="002C322C"/>
    <w:pPr>
      <w:spacing w:before="100" w:beforeAutospacing="1" w:after="100" w:afterAutospacing="1"/>
    </w:pPr>
    <w:rPr>
      <w:lang w:eastAsia="lt-LT"/>
    </w:rPr>
  </w:style>
  <w:style w:type="paragraph" w:styleId="Dokumentostruktra">
    <w:name w:val="Document Map"/>
    <w:basedOn w:val="prastasis"/>
    <w:link w:val="DokumentostruktraDiagrama"/>
    <w:semiHidden/>
    <w:rsid w:val="00C437C6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link w:val="Dokumentostruktra"/>
    <w:semiHidden/>
    <w:rsid w:val="00C437C6"/>
    <w:rPr>
      <w:rFonts w:ascii="Tahoma" w:hAnsi="Tahoma" w:cs="Tahoma"/>
      <w:sz w:val="16"/>
      <w:szCs w:val="16"/>
      <w:lang w:val="x-none" w:eastAsia="en-US"/>
    </w:rPr>
  </w:style>
  <w:style w:type="numbering" w:styleId="111111">
    <w:name w:val="Outline List 2"/>
    <w:aliases w:val="1 / 1.1"/>
    <w:basedOn w:val="Sraonra"/>
    <w:rsid w:val="00095DAC"/>
    <w:pPr>
      <w:numPr>
        <w:numId w:val="5"/>
      </w:numPr>
    </w:pPr>
  </w:style>
  <w:style w:type="paragraph" w:styleId="Pataisymai">
    <w:name w:val="Revision"/>
    <w:hidden/>
    <w:uiPriority w:val="99"/>
    <w:semiHidden/>
    <w:rsid w:val="00A95F8D"/>
    <w:rPr>
      <w:rFonts w:ascii="Times New Roman" w:hAnsi="Times New Roman"/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BB348F"/>
    <w:pPr>
      <w:ind w:left="129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10" Target="header3.xml"
                 Type="http://schemas.openxmlformats.org/officeDocument/2006/relationships/header"/>
   <Relationship Id="rId11" Target="footer2.xml"
                 Type="http://schemas.openxmlformats.org/officeDocument/2006/relationships/footer"/>
   <Relationship Id="rId12" Target="fontTable.xml"
                 Type="http://schemas.openxmlformats.org/officeDocument/2006/relationships/fontTable"/>
   <Relationship Id="rId13" Target="theme/theme1.xml"
                 Type="http://schemas.openxmlformats.org/officeDocument/2006/relationships/theme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header1.xml"
                 Type="http://schemas.openxmlformats.org/officeDocument/2006/relationships/header"/>
   <Relationship Id="rId8" Target="header2.xml"
                 Type="http://schemas.openxmlformats.org/officeDocument/2006/relationships/header"/>
   <Relationship Id="rId9" Target="footer1.xml"
                 Type="http://schemas.openxmlformats.org/officeDocument/2006/relationships/footer"/>
</Relationships>
</file>

<file path=word/_rels/header3.xml.rels><?xml version="1.0" encoding="UTF-8" standalone="yes"?>
<Relationships xmlns="http://schemas.openxmlformats.org/package/2006/relationships">
   <Relationship Id="rId1" Target="media/image1.png"
                 Type="http://schemas.openxmlformats.org/officeDocument/2006/relationships/image"/>
   <Relationship Id="rId2" Target="embeddings/oleObject1.bin"
                 Type="http://schemas.openxmlformats.org/officeDocument/2006/relationships/oleObject"/>
   <Relationship Id="rId3" Target="http://www.sam.lt" TargetMode="External"
                 Type="http://schemas.openxmlformats.org/officeDocument/2006/relationships/hyperlink"/>
</Relationships>
</file>

<file path=word/_rels/settings.xml.rels><?xml version="1.0" encoding="UTF-8" standalone="yes"?>
<Relationships xmlns="http://schemas.openxmlformats.org/package/2006/relationships">
   <Relationship Id="rId1"
                 Target="file:///C:/Users/butkeviciene/Desktop/SAM_blankas_vietinis(pataisyta).dot"
                 TargetMode="External"
                 Type="http://schemas.openxmlformats.org/officeDocument/2006/relationships/attachedTemplate"/>
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SAM_blankas_vietinis(pataisyta)</Template>
  <TotalTime>1</TotalTime>
  <Pages>1</Pages>
  <Words>80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Respublikos finansų ministerijai</vt:lpstr>
    </vt:vector>
  </TitlesOfParts>
  <Company/>
  <LinksUpToDate>false</LinksUpToDate>
  <CharactersWithSpaces>125</CharactersWithSpaces>
  <SharedDoc>false</SharedDoc>
  <HLinks>
    <vt:vector size="6" baseType="variant">
      <vt:variant>
        <vt:i4>7733355</vt:i4>
      </vt:variant>
      <vt:variant>
        <vt:i4>5</vt:i4>
      </vt:variant>
      <vt:variant>
        <vt:i4>0</vt:i4>
      </vt:variant>
      <vt:variant>
        <vt:i4>5</vt:i4>
      </vt:variant>
      <vt:variant>
        <vt:lpwstr>http://www.sam.lt/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2026-07-09T08:22:00Z</dcterms:created>
  <dc:creator>butkeviciene</dc:creator>
  <cp:lastModifiedBy>Margarita Zelbienė</cp:lastModifiedBy>
  <cp:lastPrinted>2018-05-04T06:02:00Z</cp:lastPrinted>
  <dcterms:modified xsi:type="dcterms:W3CDTF">2026-07-09T08:23:00Z</dcterms:modified>
  <cp:revision>3</cp:revision>
  <dc:title>Lietuvos Respublikos finansų ministerijai</dc:title>
</cp:coreProperties>
</file>